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5574" w14:textId="7719488F" w:rsidR="00D562C6" w:rsidRDefault="00213EC9" w:rsidP="007B1813">
      <w:pPr>
        <w:ind w:left="3686"/>
        <w:rPr>
          <w:b/>
          <w:bCs/>
          <w:sz w:val="92"/>
          <w:szCs w:val="9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7C15E73F" wp14:editId="75925DF2">
            <wp:simplePos x="0" y="0"/>
            <wp:positionH relativeFrom="page">
              <wp:posOffset>16510</wp:posOffset>
            </wp:positionH>
            <wp:positionV relativeFrom="margin">
              <wp:posOffset>-3674745</wp:posOffset>
            </wp:positionV>
            <wp:extent cx="7534275" cy="9826388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275" cy="9826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sz w:val="92"/>
          <w:szCs w:val="92"/>
        </w:rPr>
        <w:br/>
      </w:r>
      <w:r w:rsidR="00D562C6">
        <w:rPr>
          <w:b/>
          <w:bCs/>
          <w:sz w:val="92"/>
          <w:szCs w:val="92"/>
        </w:rPr>
        <w:t>Proformas</w:t>
      </w:r>
    </w:p>
    <w:p w14:paraId="6BB4A929" w14:textId="32F1E046" w:rsidR="00D562C6" w:rsidRDefault="00D562C6" w:rsidP="00D562C6">
      <w:pPr>
        <w:spacing w:before="0" w:after="0"/>
        <w:ind w:left="3686"/>
        <w:rPr>
          <w:b/>
          <w:bCs/>
          <w:sz w:val="92"/>
          <w:szCs w:val="92"/>
        </w:rPr>
      </w:pPr>
    </w:p>
    <w:p w14:paraId="4F016B59" w14:textId="68B8925A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  <w:r w:rsidRPr="00013B28">
        <w:rPr>
          <w:b/>
          <w:bCs/>
          <w:sz w:val="28"/>
          <w:szCs w:val="28"/>
        </w:rPr>
        <w:t>Working in the health and science sector</w:t>
      </w:r>
    </w:p>
    <w:p w14:paraId="0BD3701F" w14:textId="49811E8B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</w:p>
    <w:p w14:paraId="797D86B2" w14:textId="57812F0D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  <w:r w:rsidRPr="00013B28">
        <w:rPr>
          <w:b/>
          <w:bCs/>
          <w:sz w:val="28"/>
          <w:szCs w:val="28"/>
        </w:rPr>
        <w:t>Health and science: health</w:t>
      </w:r>
    </w:p>
    <w:p w14:paraId="11F6D7D9" w14:textId="45C36D4F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</w:p>
    <w:p w14:paraId="7545427E" w14:textId="69813BD1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  <w:r w:rsidRPr="00013B28">
        <w:rPr>
          <w:b/>
          <w:bCs/>
          <w:sz w:val="28"/>
          <w:szCs w:val="28"/>
        </w:rPr>
        <w:t>Health area of study assessment</w:t>
      </w:r>
    </w:p>
    <w:p w14:paraId="1DE0B644" w14:textId="50BD1369" w:rsidR="00D562C6" w:rsidRPr="00013B28" w:rsidRDefault="00D562C6" w:rsidP="00D562C6">
      <w:pPr>
        <w:spacing w:before="0" w:after="0"/>
        <w:ind w:left="3686"/>
        <w:rPr>
          <w:b/>
          <w:bCs/>
          <w:sz w:val="28"/>
          <w:szCs w:val="28"/>
        </w:rPr>
      </w:pPr>
    </w:p>
    <w:p w14:paraId="009E92A4" w14:textId="076C511D" w:rsidR="00D562C6" w:rsidRPr="00013B28" w:rsidRDefault="00D562C6" w:rsidP="00D562C6">
      <w:pPr>
        <w:spacing w:before="0" w:after="0"/>
        <w:ind w:left="3686"/>
        <w:rPr>
          <w:b/>
          <w:bCs/>
          <w:color w:val="FF0000"/>
          <w:sz w:val="28"/>
          <w:szCs w:val="28"/>
        </w:rPr>
      </w:pPr>
      <w:r w:rsidRPr="00013B28">
        <w:rPr>
          <w:b/>
          <w:bCs/>
          <w:color w:val="FF0000"/>
          <w:sz w:val="28"/>
          <w:szCs w:val="28"/>
        </w:rPr>
        <w:t>SAMPLE</w:t>
      </w:r>
    </w:p>
    <w:p w14:paraId="348FE4E3" w14:textId="77777777" w:rsidR="00D562C6" w:rsidRDefault="00D562C6" w:rsidP="00774C40"/>
    <w:p w14:paraId="24B5A8F3" w14:textId="77777777" w:rsidR="00D562C6" w:rsidRDefault="00D562C6" w:rsidP="00774C40"/>
    <w:p w14:paraId="10E0AD4B" w14:textId="77777777" w:rsidR="00D562C6" w:rsidRDefault="00D562C6" w:rsidP="00774C40"/>
    <w:p w14:paraId="5280CC32" w14:textId="3C4B2735" w:rsidR="00D562C6" w:rsidRPr="00601309" w:rsidRDefault="00D562C6" w:rsidP="00774C40">
      <w:pPr>
        <w:sectPr w:rsidR="00D562C6" w:rsidRPr="00601309" w:rsidSect="007B1813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83" w:right="851" w:bottom="1418" w:left="851" w:header="720" w:footer="397" w:gutter="0"/>
          <w:pgNumType w:start="1"/>
          <w:cols w:space="708"/>
          <w:titlePg/>
          <w:docGrid w:linePitch="360"/>
        </w:sectPr>
      </w:pPr>
    </w:p>
    <w:bookmarkStart w:id="0" w:name="_Hlk52896921"/>
    <w:p w14:paraId="0C4CB282" w14:textId="533B27DD" w:rsidR="0045282E" w:rsidRDefault="00E17DAD" w:rsidP="00492179">
      <w:pPr>
        <w:pStyle w:val="Title"/>
        <w:spacing w:before="0" w:after="0"/>
        <w:ind w:right="-2"/>
        <w:rPr>
          <w:b w:val="0"/>
        </w:rPr>
      </w:pPr>
      <w:r>
        <w:lastRenderedPageBreak/>
        <w:fldChar w:fldCharType="begin"/>
      </w:r>
      <w:r>
        <w:instrText xml:space="preserve"> DOCPROPERTY  "NCFE Qual Title"  \* MERGEFORMAT </w:instrText>
      </w:r>
      <w:r>
        <w:fldChar w:fldCharType="separate"/>
      </w:r>
      <w:r w:rsidR="0045282E">
        <w:t>Working in the health and science sector</w:t>
      </w:r>
      <w:r>
        <w:fldChar w:fldCharType="end"/>
      </w:r>
    </w:p>
    <w:p w14:paraId="5355473A" w14:textId="77777777" w:rsidR="0045282E" w:rsidRPr="00492179" w:rsidRDefault="0045282E" w:rsidP="00492179">
      <w:pPr>
        <w:pStyle w:val="Title"/>
        <w:spacing w:before="0" w:after="0"/>
        <w:ind w:right="-2"/>
        <w:rPr>
          <w:b w:val="0"/>
          <w:szCs w:val="32"/>
        </w:rPr>
      </w:pPr>
    </w:p>
    <w:p w14:paraId="0A7EE20B" w14:textId="7568DF8E" w:rsidR="001A09FC" w:rsidRPr="001A09FC" w:rsidRDefault="007B1813" w:rsidP="00492179">
      <w:pPr>
        <w:pStyle w:val="Title"/>
        <w:spacing w:before="0" w:after="0"/>
        <w:ind w:right="-2"/>
      </w:pPr>
      <w:fldSimple w:instr="DOCPROPERTY  &quot;NCFE Specialism Main Cover Heading&quot;  \* MERGEFORMAT">
        <w:r w:rsidR="0045282E">
          <w:t>Health and science: health</w:t>
        </w:r>
      </w:fldSimple>
    </w:p>
    <w:p w14:paraId="12B5B320" w14:textId="77777777" w:rsidR="00492179" w:rsidRPr="00492179" w:rsidRDefault="00492179" w:rsidP="00492179">
      <w:pPr>
        <w:pStyle w:val="Subtitle"/>
        <w:spacing w:before="0" w:after="0" w:line="240" w:lineRule="auto"/>
        <w:rPr>
          <w:szCs w:val="32"/>
        </w:rPr>
      </w:pPr>
    </w:p>
    <w:p w14:paraId="40B282AF" w14:textId="236271D5" w:rsidR="001A09FC" w:rsidRDefault="007B1813" w:rsidP="00492179">
      <w:pPr>
        <w:pStyle w:val="Subtitle"/>
        <w:spacing w:before="0" w:after="0" w:line="240" w:lineRule="auto"/>
      </w:pPr>
      <w:fldSimple w:instr="DOCPROPERTY  &quot;NCFE Assignment Ordinal&quot;  \* MERGEFORMAT">
        <w:r w:rsidR="00847C82" w:rsidRPr="00847C82">
          <w:t>Health area of study assessment</w:t>
        </w:r>
      </w:fldSimple>
    </w:p>
    <w:p w14:paraId="6E6C4A37" w14:textId="77777777" w:rsidR="00492179" w:rsidRPr="00492179" w:rsidRDefault="00492179" w:rsidP="00492179">
      <w:pPr>
        <w:numPr>
          <w:ilvl w:val="1"/>
          <w:numId w:val="0"/>
        </w:numPr>
        <w:spacing w:before="0" w:after="0"/>
        <w:rPr>
          <w:sz w:val="32"/>
          <w:szCs w:val="32"/>
        </w:rPr>
      </w:pPr>
    </w:p>
    <w:p w14:paraId="1B4C4061" w14:textId="5FA595AF" w:rsidR="00071305" w:rsidRPr="00071305" w:rsidRDefault="007B1813" w:rsidP="00492179">
      <w:pPr>
        <w:numPr>
          <w:ilvl w:val="1"/>
          <w:numId w:val="0"/>
        </w:numPr>
        <w:spacing w:before="0" w:after="0"/>
      </w:pPr>
      <w:fldSimple w:instr="DOCPROPERTY  &quot;NCFE Special Case&quot;  \* MERGEFORMAT">
        <w:r w:rsidR="002F253D" w:rsidRPr="002F253D">
          <w:rPr>
            <w:rFonts w:eastAsiaTheme="majorEastAsia" w:cstheme="majorBidi"/>
            <w:bCs/>
            <w:color w:val="EC1F3E" w:themeColor="accent5"/>
            <w:spacing w:val="15"/>
            <w:sz w:val="32"/>
            <w:szCs w:val="24"/>
          </w:rPr>
          <w:t>Sample</w:t>
        </w:r>
      </w:fldSimple>
    </w:p>
    <w:bookmarkEnd w:id="0"/>
    <w:p w14:paraId="5B32C4B5" w14:textId="77777777" w:rsidR="0003131F" w:rsidRPr="0003131F" w:rsidRDefault="0003131F" w:rsidP="0003131F">
      <w:pPr>
        <w:spacing w:before="0" w:after="0"/>
      </w:pPr>
    </w:p>
    <w:p w14:paraId="574E83AE" w14:textId="44CF2E5F" w:rsidR="001A09FC" w:rsidRPr="001A09FC" w:rsidRDefault="001A09FC" w:rsidP="0003131F">
      <w:pPr>
        <w:spacing w:before="0" w:after="0"/>
        <w:outlineLvl w:val="0"/>
      </w:pPr>
      <w:r w:rsidRPr="001A09FC">
        <w:t>To be given to learners on or after XX XXXXXXXX XXXX.</w:t>
      </w:r>
    </w:p>
    <w:p w14:paraId="3AAD40B1" w14:textId="77777777" w:rsidR="0003131F" w:rsidRPr="0003131F" w:rsidRDefault="0003131F" w:rsidP="0003131F">
      <w:pPr>
        <w:spacing w:before="0" w:after="0"/>
      </w:pPr>
    </w:p>
    <w:p w14:paraId="7A1E9E1F" w14:textId="239794AE" w:rsidR="001A09FC" w:rsidRDefault="002F253D" w:rsidP="0003131F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instructions</w:t>
      </w:r>
    </w:p>
    <w:p w14:paraId="092F8A8A" w14:textId="77777777" w:rsidR="0003131F" w:rsidRPr="0003131F" w:rsidRDefault="0003131F" w:rsidP="0003131F">
      <w:pPr>
        <w:spacing w:before="0" w:after="0"/>
      </w:pPr>
    </w:p>
    <w:p w14:paraId="03A50B65" w14:textId="5B8E67A8" w:rsidR="001A09FC" w:rsidRPr="002F253D" w:rsidRDefault="0003131F" w:rsidP="0003131F">
      <w:pPr>
        <w:pStyle w:val="NCFE-Bullet-Short"/>
        <w:spacing w:before="0" w:after="0"/>
      </w:pPr>
      <w:r>
        <w:t>r</w:t>
      </w:r>
      <w:r w:rsidR="001A09FC" w:rsidRPr="002F253D">
        <w:t>ead all provided information carefully before you start the work</w:t>
      </w:r>
    </w:p>
    <w:p w14:paraId="6DB2C62E" w14:textId="012B7FA9" w:rsidR="001A09FC" w:rsidRPr="002F253D" w:rsidRDefault="0003131F" w:rsidP="0003131F">
      <w:pPr>
        <w:pStyle w:val="NCFE-Bullet-Short"/>
        <w:spacing w:before="0" w:after="0"/>
      </w:pPr>
      <w:r>
        <w:t>y</w:t>
      </w:r>
      <w:r w:rsidR="001A09FC" w:rsidRPr="002F253D">
        <w:t xml:space="preserve">ou must clearly identify and label </w:t>
      </w:r>
      <w:proofErr w:type="gramStart"/>
      <w:r w:rsidR="001A09FC" w:rsidRPr="002F253D">
        <w:t>all of</w:t>
      </w:r>
      <w:proofErr w:type="gramEnd"/>
      <w:r w:rsidR="001A09FC" w:rsidRPr="002F253D">
        <w:t xml:space="preserve"> the work you produce during the supervised time</w:t>
      </w:r>
    </w:p>
    <w:p w14:paraId="324F8D48" w14:textId="77777777" w:rsidR="0003131F" w:rsidRPr="0003131F" w:rsidRDefault="0003131F" w:rsidP="0003131F">
      <w:pPr>
        <w:spacing w:before="0" w:after="0"/>
      </w:pPr>
    </w:p>
    <w:p w14:paraId="7E69BE28" w14:textId="30EBD0B5" w:rsidR="001A09FC" w:rsidRDefault="002F253D" w:rsidP="0003131F">
      <w:pPr>
        <w:spacing w:before="0" w:after="0"/>
        <w:outlineLvl w:val="0"/>
        <w:rPr>
          <w:b/>
        </w:rPr>
      </w:pPr>
      <w:r w:rsidRPr="001A09FC">
        <w:rPr>
          <w:b/>
        </w:rPr>
        <w:t>Learner</w:t>
      </w:r>
      <w:r w:rsidR="001A09FC" w:rsidRPr="001A09FC">
        <w:rPr>
          <w:b/>
        </w:rPr>
        <w:t xml:space="preserve"> information</w:t>
      </w:r>
    </w:p>
    <w:p w14:paraId="61B28984" w14:textId="77777777" w:rsidR="0003131F" w:rsidRPr="0003131F" w:rsidRDefault="0003131F" w:rsidP="0003131F">
      <w:pPr>
        <w:spacing w:before="0" w:after="0"/>
      </w:pPr>
    </w:p>
    <w:p w14:paraId="39B0F0A7" w14:textId="6A96192A" w:rsidR="001A09FC" w:rsidRPr="002F253D" w:rsidRDefault="0003131F" w:rsidP="0003131F">
      <w:pPr>
        <w:pStyle w:val="NCFE-Bullet-Short"/>
        <w:spacing w:before="0" w:after="0"/>
      </w:pPr>
      <w:r>
        <w:t>t</w:t>
      </w:r>
      <w:r w:rsidR="001A09FC" w:rsidRPr="002F253D">
        <w:t>he maximum time for this assessment is 3 hours 45 minutes</w:t>
      </w:r>
    </w:p>
    <w:p w14:paraId="540D14B4" w14:textId="1B5042F1" w:rsidR="001A09FC" w:rsidRPr="002F253D" w:rsidRDefault="0003131F" w:rsidP="0003131F">
      <w:pPr>
        <w:pStyle w:val="NCFE-Bullet-Short"/>
        <w:spacing w:before="0" w:after="0"/>
      </w:pPr>
      <w:proofErr w:type="gramStart"/>
      <w:r>
        <w:t>a</w:t>
      </w:r>
      <w:r w:rsidR="001A09FC" w:rsidRPr="002F253D">
        <w:t>ll of</w:t>
      </w:r>
      <w:proofErr w:type="gramEnd"/>
      <w:r w:rsidR="001A09FC" w:rsidRPr="002F253D">
        <w:t xml:space="preserve"> the work you submit must be your own</w:t>
      </w:r>
    </w:p>
    <w:p w14:paraId="0CB96355" w14:textId="77777777" w:rsidR="0003131F" w:rsidRPr="0003131F" w:rsidRDefault="0003131F" w:rsidP="0003131F">
      <w:pPr>
        <w:spacing w:before="0" w:after="0"/>
      </w:pPr>
    </w:p>
    <w:p w14:paraId="14E015A9" w14:textId="3F245B5E" w:rsidR="001A09FC" w:rsidRDefault="001A09FC" w:rsidP="0003131F">
      <w:pPr>
        <w:spacing w:before="0" w:after="0"/>
        <w:outlineLvl w:val="0"/>
      </w:pPr>
      <w:r w:rsidRPr="001A09FC">
        <w:t>Please complete the details below clearly and in BLOCK CAPITALS.</w:t>
      </w:r>
    </w:p>
    <w:p w14:paraId="66F13802" w14:textId="1B45BBEC" w:rsidR="0003131F" w:rsidRPr="0003131F" w:rsidRDefault="0003131F" w:rsidP="0003131F">
      <w:pPr>
        <w:spacing w:before="0" w:after="0"/>
      </w:pPr>
    </w:p>
    <w:p w14:paraId="5D470EBF" w14:textId="77777777" w:rsidR="00291F58" w:rsidRPr="0003131F" w:rsidRDefault="00291F58" w:rsidP="0003131F">
      <w:pPr>
        <w:spacing w:before="0" w:after="0"/>
      </w:pPr>
    </w:p>
    <w:tbl>
      <w:tblPr>
        <w:tblW w:w="103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426"/>
        <w:gridCol w:w="2325"/>
        <w:gridCol w:w="2956"/>
        <w:gridCol w:w="20"/>
        <w:gridCol w:w="114"/>
      </w:tblGrid>
      <w:tr w:rsidR="001A09FC" w:rsidRPr="001A09FC" w14:paraId="7512337E" w14:textId="77777777" w:rsidTr="00FA56B5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73ABA6D2" w14:textId="77777777" w:rsidR="001A09FC" w:rsidRPr="001A09FC" w:rsidRDefault="002F253D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1B2BA97F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16974DBE" w14:textId="77777777" w:rsidTr="00FA56B5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4E581E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620FEF2E" w14:textId="77777777" w:rsidTr="00FA56B5">
        <w:trPr>
          <w:gridAfter w:val="1"/>
          <w:wAfter w:w="114" w:type="dxa"/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458E3981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name</w:t>
            </w:r>
          </w:p>
        </w:tc>
        <w:tc>
          <w:tcPr>
            <w:tcW w:w="8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</w:tcPr>
          <w:p w14:paraId="7C40EEA3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74380BB8" w14:textId="77777777" w:rsidTr="00FA56B5">
        <w:trPr>
          <w:gridAfter w:val="1"/>
          <w:wAfter w:w="114" w:type="dxa"/>
          <w:trHeight w:hRule="exact" w:val="113"/>
        </w:trPr>
        <w:tc>
          <w:tcPr>
            <w:tcW w:w="1026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579D3E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  <w:tr w:rsidR="001A09FC" w:rsidRPr="001A09FC" w14:paraId="5C3CDB3A" w14:textId="77777777" w:rsidTr="00FA56B5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267487" w14:textId="77777777" w:rsidR="001A09FC" w:rsidRPr="001A09FC" w:rsidRDefault="002F253D" w:rsidP="001A09FC">
            <w:pPr>
              <w:spacing w:after="0"/>
              <w:outlineLvl w:val="0"/>
            </w:pPr>
            <w:r w:rsidRPr="001A09FC">
              <w:t>Learner</w:t>
            </w:r>
            <w:r w:rsidR="001A09FC" w:rsidRPr="001A09FC"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511B0F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87FB3E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BE6FD5" w14:textId="77777777" w:rsidR="001A09FC" w:rsidRPr="001A09FC" w:rsidRDefault="001A09FC" w:rsidP="001A09FC">
            <w:pPr>
              <w:spacing w:after="0"/>
              <w:outlineLvl w:val="0"/>
            </w:pPr>
            <w:r w:rsidRPr="001A09FC">
              <w:t>Centre number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D53764" w14:textId="77777777" w:rsidR="001A09FC" w:rsidRPr="001A09FC" w:rsidRDefault="001A09FC" w:rsidP="001A09FC">
            <w:pPr>
              <w:spacing w:after="0"/>
              <w:outlineLvl w:val="0"/>
            </w:pPr>
          </w:p>
        </w:tc>
        <w:tc>
          <w:tcPr>
            <w:tcW w:w="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BAB84A" w14:textId="77777777" w:rsidR="001A09FC" w:rsidRPr="001A09FC" w:rsidRDefault="001A09FC" w:rsidP="001A09FC">
            <w:pPr>
              <w:spacing w:after="0"/>
              <w:outlineLvl w:val="0"/>
            </w:pPr>
          </w:p>
        </w:tc>
      </w:tr>
    </w:tbl>
    <w:p w14:paraId="25B33316" w14:textId="77777777" w:rsidR="001A09FC" w:rsidRPr="001A09FC" w:rsidRDefault="001A09FC" w:rsidP="001A09FC">
      <w:pPr>
        <w:spacing w:after="0"/>
        <w:outlineLvl w:val="0"/>
      </w:pPr>
      <w:r w:rsidRPr="001A09FC">
        <w:br w:type="page"/>
      </w:r>
    </w:p>
    <w:p w14:paraId="66BBA5DC" w14:textId="03D83803" w:rsidR="002F253D" w:rsidRDefault="002F253D" w:rsidP="0055584A">
      <w:pPr>
        <w:pStyle w:val="Heading1"/>
        <w:spacing w:before="0" w:after="0"/>
      </w:pPr>
      <w:bookmarkStart w:id="1" w:name="_Toc74221738"/>
      <w:r w:rsidRPr="005B4E69">
        <w:lastRenderedPageBreak/>
        <w:t xml:space="preserve">Assessor </w:t>
      </w:r>
      <w:r w:rsidR="002D33E4">
        <w:t>f</w:t>
      </w:r>
      <w:r w:rsidRPr="005B4E69">
        <w:t>eedback to learner</w:t>
      </w:r>
      <w:bookmarkEnd w:id="1"/>
    </w:p>
    <w:p w14:paraId="7DF71659" w14:textId="77777777" w:rsidR="0055584A" w:rsidRPr="0055584A" w:rsidRDefault="0055584A" w:rsidP="0055584A">
      <w:pPr>
        <w:spacing w:before="0" w:after="0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3681"/>
        <w:gridCol w:w="6693"/>
      </w:tblGrid>
      <w:tr w:rsidR="002F253D" w:rsidRPr="005B4E69" w14:paraId="33B3E0E7" w14:textId="77777777" w:rsidTr="00015A0E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7D6E514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name:</w:t>
            </w:r>
          </w:p>
        </w:tc>
        <w:tc>
          <w:tcPr>
            <w:tcW w:w="6693" w:type="dxa"/>
            <w:shd w:val="clear" w:color="auto" w:fill="auto"/>
          </w:tcPr>
          <w:p w14:paraId="1A1F0948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00B32AB0" w14:textId="77777777" w:rsidTr="00015A0E">
        <w:trPr>
          <w:cantSplit/>
          <w:trHeight w:val="567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16C7DE47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Assessor name:</w:t>
            </w:r>
          </w:p>
        </w:tc>
        <w:tc>
          <w:tcPr>
            <w:tcW w:w="6693" w:type="dxa"/>
            <w:shd w:val="clear" w:color="auto" w:fill="auto"/>
          </w:tcPr>
          <w:p w14:paraId="0CA713E7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4A36B3C9" w14:textId="77777777" w:rsidR="002F253D" w:rsidRPr="005B4E69" w:rsidRDefault="002F253D" w:rsidP="0055584A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78"/>
        <w:gridCol w:w="2971"/>
        <w:gridCol w:w="990"/>
        <w:gridCol w:w="3425"/>
        <w:gridCol w:w="610"/>
      </w:tblGrid>
      <w:tr w:rsidR="002F253D" w:rsidRPr="005B4E69" w14:paraId="10765153" w14:textId="77777777" w:rsidTr="5323032F">
        <w:trPr>
          <w:cantSplit/>
          <w:trHeight w:val="282"/>
        </w:trPr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2F9C15AA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Tick as appropriate: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11F7E6F7" w14:textId="310C5A5E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 xml:space="preserve">Health and </w:t>
            </w:r>
            <w:r w:rsidR="002D33E4">
              <w:rPr>
                <w:rFonts w:cs="Arial"/>
                <w:b/>
              </w:rPr>
              <w:t>s</w:t>
            </w:r>
            <w:r w:rsidRPr="005B4E69">
              <w:rPr>
                <w:rFonts w:cs="Arial"/>
                <w:b/>
              </w:rPr>
              <w:t xml:space="preserve">cience </w:t>
            </w:r>
            <w:r w:rsidR="002D33E4">
              <w:rPr>
                <w:rFonts w:cs="Arial"/>
                <w:b/>
              </w:rPr>
              <w:t>c</w:t>
            </w:r>
            <w:r w:rsidRPr="005B4E69">
              <w:rPr>
                <w:rFonts w:cs="Arial"/>
                <w:b/>
              </w:rPr>
              <w:t>ore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643ACA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163045E8" w14:textId="2B207402" w:rsidR="002F253D" w:rsidRPr="005B4E69" w:rsidRDefault="002F253D" w:rsidP="0055584A">
            <w:pPr>
              <w:spacing w:before="0" w:after="0"/>
              <w:rPr>
                <w:rFonts w:cs="Arial"/>
                <w:b/>
                <w:bCs/>
              </w:rPr>
            </w:pPr>
            <w:r w:rsidRPr="5929F116">
              <w:rPr>
                <w:rFonts w:cs="Arial"/>
                <w:b/>
                <w:bCs/>
              </w:rPr>
              <w:t xml:space="preserve">Science </w:t>
            </w:r>
            <w:r w:rsidR="002D33E4">
              <w:rPr>
                <w:rFonts w:cs="Arial"/>
                <w:b/>
                <w:bCs/>
              </w:rPr>
              <w:t>a</w:t>
            </w:r>
            <w:r w:rsidR="0004244A" w:rsidRPr="5929F116">
              <w:rPr>
                <w:rFonts w:cs="Arial"/>
                <w:b/>
                <w:bCs/>
              </w:rPr>
              <w:t xml:space="preserve">rea of </w:t>
            </w:r>
            <w:r w:rsidR="002D33E4">
              <w:rPr>
                <w:rFonts w:cs="Arial"/>
                <w:b/>
                <w:bCs/>
              </w:rPr>
              <w:t>s</w:t>
            </w:r>
            <w:r w:rsidR="0004244A" w:rsidRPr="5929F116">
              <w:rPr>
                <w:rFonts w:cs="Arial"/>
                <w:b/>
                <w:bCs/>
              </w:rPr>
              <w:t>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4F685C2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1EEA3E79" w14:textId="77777777" w:rsidTr="5323032F">
        <w:trPr>
          <w:cantSplit/>
          <w:trHeight w:val="282"/>
        </w:trPr>
        <w:tc>
          <w:tcPr>
            <w:tcW w:w="2381" w:type="dxa"/>
            <w:vAlign w:val="center"/>
          </w:tcPr>
          <w:p w14:paraId="261A9B92" w14:textId="77777777" w:rsidR="002F253D" w:rsidRPr="005B4E69" w:rsidRDefault="002F253D" w:rsidP="0055584A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5CEEF47" w14:textId="325CD338" w:rsidR="002F253D" w:rsidRPr="005B4E69" w:rsidRDefault="002F253D" w:rsidP="0055584A">
            <w:pPr>
              <w:spacing w:before="0" w:after="0"/>
              <w:rPr>
                <w:rFonts w:cs="Arial"/>
                <w:b/>
                <w:bCs/>
              </w:rPr>
            </w:pPr>
            <w:r w:rsidRPr="5929F116">
              <w:rPr>
                <w:rFonts w:cs="Arial"/>
                <w:b/>
                <w:bCs/>
              </w:rPr>
              <w:t xml:space="preserve">Health </w:t>
            </w:r>
            <w:r w:rsidR="002D33E4">
              <w:rPr>
                <w:rFonts w:cs="Arial"/>
                <w:b/>
                <w:bCs/>
              </w:rPr>
              <w:t>a</w:t>
            </w:r>
            <w:r w:rsidR="0004244A" w:rsidRPr="5929F116">
              <w:rPr>
                <w:rFonts w:cs="Arial"/>
                <w:b/>
                <w:bCs/>
              </w:rPr>
              <w:t xml:space="preserve">rea of </w:t>
            </w:r>
            <w:r w:rsidR="002D33E4">
              <w:rPr>
                <w:rFonts w:cs="Arial"/>
                <w:b/>
                <w:bCs/>
              </w:rPr>
              <w:t>s</w:t>
            </w:r>
            <w:r w:rsidR="0004244A" w:rsidRPr="5929F116">
              <w:rPr>
                <w:rFonts w:cs="Arial"/>
                <w:b/>
                <w:bCs/>
              </w:rPr>
              <w:t>tudy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BE5C52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3431" w:type="dxa"/>
            <w:shd w:val="clear" w:color="auto" w:fill="D9D9D9" w:themeFill="background1" w:themeFillShade="D9"/>
            <w:vAlign w:val="center"/>
          </w:tcPr>
          <w:p w14:paraId="77E89458" w14:textId="5538FC64" w:rsidR="002F253D" w:rsidRPr="005B4E69" w:rsidRDefault="002F253D" w:rsidP="0055584A">
            <w:pPr>
              <w:spacing w:before="0" w:after="0"/>
              <w:rPr>
                <w:rFonts w:cs="Arial"/>
                <w:b/>
                <w:bCs/>
              </w:rPr>
            </w:pPr>
            <w:r w:rsidRPr="5929F116">
              <w:rPr>
                <w:rFonts w:cs="Arial"/>
                <w:b/>
                <w:bCs/>
              </w:rPr>
              <w:t xml:space="preserve">Healthcare </w:t>
            </w:r>
            <w:r w:rsidR="002D33E4">
              <w:rPr>
                <w:rFonts w:cs="Arial"/>
                <w:b/>
                <w:bCs/>
              </w:rPr>
              <w:t>s</w:t>
            </w:r>
            <w:r w:rsidRPr="5929F116">
              <w:rPr>
                <w:rFonts w:cs="Arial"/>
                <w:b/>
                <w:bCs/>
              </w:rPr>
              <w:t xml:space="preserve">cience </w:t>
            </w:r>
            <w:r w:rsidR="002D33E4">
              <w:rPr>
                <w:rFonts w:cs="Arial"/>
                <w:b/>
                <w:bCs/>
              </w:rPr>
              <w:t>a</w:t>
            </w:r>
            <w:r w:rsidR="0004244A" w:rsidRPr="5929F116">
              <w:rPr>
                <w:rFonts w:cs="Arial"/>
                <w:b/>
                <w:bCs/>
              </w:rPr>
              <w:t xml:space="preserve">rea of </w:t>
            </w:r>
            <w:r w:rsidR="002D33E4">
              <w:rPr>
                <w:rFonts w:cs="Arial"/>
                <w:b/>
                <w:bCs/>
              </w:rPr>
              <w:t>s</w:t>
            </w:r>
            <w:r w:rsidR="0004244A" w:rsidRPr="5929F116">
              <w:rPr>
                <w:rFonts w:cs="Arial"/>
                <w:b/>
                <w:bCs/>
              </w:rPr>
              <w:t>tudy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08FFD04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770B5CEB" w14:textId="77777777" w:rsidR="0055584A" w:rsidRPr="0055584A" w:rsidRDefault="0055584A" w:rsidP="0055584A">
      <w:pPr>
        <w:spacing w:before="0" w:after="0"/>
      </w:pPr>
    </w:p>
    <w:p w14:paraId="1B6B6E64" w14:textId="09F8A8F9" w:rsidR="002F253D" w:rsidRDefault="002F253D" w:rsidP="0055584A">
      <w:pPr>
        <w:spacing w:before="0" w:after="0"/>
        <w:rPr>
          <w:rFonts w:cs="Arial"/>
          <w:b/>
        </w:rPr>
      </w:pPr>
      <w:r w:rsidRPr="005B4E69">
        <w:rPr>
          <w:rFonts w:cs="Arial"/>
          <w:b/>
        </w:rPr>
        <w:t>Please list the grades achieved for each task:</w:t>
      </w:r>
    </w:p>
    <w:p w14:paraId="237706D7" w14:textId="77777777" w:rsidR="0055584A" w:rsidRPr="0055584A" w:rsidRDefault="0055584A" w:rsidP="0055584A">
      <w:pPr>
        <w:spacing w:before="0" w:after="0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4216"/>
        <w:gridCol w:w="1020"/>
        <w:gridCol w:w="4215"/>
        <w:gridCol w:w="923"/>
      </w:tblGrid>
      <w:tr w:rsidR="002F253D" w:rsidRPr="005B4E69" w14:paraId="786A1DF7" w14:textId="77777777" w:rsidTr="00015A0E">
        <w:trPr>
          <w:cantSplit/>
          <w:trHeight w:val="277"/>
        </w:trPr>
        <w:tc>
          <w:tcPr>
            <w:tcW w:w="4224" w:type="dxa"/>
            <w:shd w:val="clear" w:color="auto" w:fill="D9D9D9" w:themeFill="background1" w:themeFillShade="D9"/>
          </w:tcPr>
          <w:p w14:paraId="0376C248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Task</w:t>
            </w:r>
          </w:p>
        </w:tc>
        <w:tc>
          <w:tcPr>
            <w:tcW w:w="1021" w:type="dxa"/>
            <w:shd w:val="clear" w:color="auto" w:fill="D9D9D9" w:themeFill="background1" w:themeFillShade="D9"/>
          </w:tcPr>
          <w:p w14:paraId="7E07F05C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Grade</w:t>
            </w:r>
          </w:p>
        </w:tc>
        <w:tc>
          <w:tcPr>
            <w:tcW w:w="4224" w:type="dxa"/>
            <w:shd w:val="clear" w:color="auto" w:fill="D9D9D9" w:themeFill="background1" w:themeFillShade="D9"/>
          </w:tcPr>
          <w:p w14:paraId="119D0012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Task</w:t>
            </w:r>
          </w:p>
        </w:tc>
        <w:tc>
          <w:tcPr>
            <w:tcW w:w="923" w:type="dxa"/>
            <w:shd w:val="clear" w:color="auto" w:fill="D9D9D9" w:themeFill="background1" w:themeFillShade="D9"/>
          </w:tcPr>
          <w:p w14:paraId="4F1875C0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Grade</w:t>
            </w:r>
          </w:p>
        </w:tc>
      </w:tr>
      <w:tr w:rsidR="002F253D" w:rsidRPr="005B4E69" w14:paraId="6283EF04" w14:textId="77777777" w:rsidTr="00DC04E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1A0C770E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6B402455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16BEBF53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2EBEA31A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7A434428" w14:textId="77777777" w:rsidTr="00DC04E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7A754CBC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010DB1CD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056AAF5D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68D62480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269CBA09" w14:textId="77777777" w:rsidTr="00DC04E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019AA494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24A86090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6A8D40E3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47FF423B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10736962" w14:textId="77777777" w:rsidTr="00DC04EC">
        <w:trPr>
          <w:cantSplit/>
          <w:trHeight w:val="504"/>
        </w:trPr>
        <w:tc>
          <w:tcPr>
            <w:tcW w:w="4224" w:type="dxa"/>
            <w:shd w:val="clear" w:color="auto" w:fill="FFFFFF" w:themeFill="background1"/>
          </w:tcPr>
          <w:p w14:paraId="6599B49F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1021" w:type="dxa"/>
            <w:shd w:val="clear" w:color="auto" w:fill="FFFFFF" w:themeFill="background1"/>
          </w:tcPr>
          <w:p w14:paraId="54B3314B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4224" w:type="dxa"/>
            <w:shd w:val="clear" w:color="auto" w:fill="FFFFFF" w:themeFill="background1"/>
          </w:tcPr>
          <w:p w14:paraId="7976FBE9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64AB0889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369E8083" w14:textId="77777777" w:rsidR="002F253D" w:rsidRPr="005B4E69" w:rsidRDefault="002F253D" w:rsidP="002F253D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0374"/>
      </w:tblGrid>
      <w:tr w:rsidR="002F253D" w:rsidRPr="005B4E69" w14:paraId="2BE8619F" w14:textId="77777777" w:rsidTr="00015A0E">
        <w:trPr>
          <w:cantSplit/>
          <w:trHeight w:val="567"/>
        </w:trPr>
        <w:tc>
          <w:tcPr>
            <w:tcW w:w="10392" w:type="dxa"/>
            <w:shd w:val="clear" w:color="auto" w:fill="D9D9D9" w:themeFill="background1" w:themeFillShade="D9"/>
            <w:vAlign w:val="center"/>
          </w:tcPr>
          <w:p w14:paraId="79B4E5FF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Feedback from assessor to learner:</w:t>
            </w:r>
          </w:p>
        </w:tc>
      </w:tr>
      <w:tr w:rsidR="002F253D" w:rsidRPr="005B4E69" w14:paraId="4F8C7AC2" w14:textId="77777777" w:rsidTr="00DC04EC">
        <w:trPr>
          <w:cantSplit/>
          <w:trHeight w:val="1134"/>
        </w:trPr>
        <w:tc>
          <w:tcPr>
            <w:tcW w:w="10392" w:type="dxa"/>
            <w:shd w:val="clear" w:color="auto" w:fill="FFFFFF" w:themeFill="background1"/>
          </w:tcPr>
          <w:p w14:paraId="0CF5DF84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5B4E39F8" w14:textId="77777777" w:rsidR="002F253D" w:rsidRPr="005B4E69" w:rsidRDefault="002F253D" w:rsidP="002F253D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5237"/>
        <w:gridCol w:w="5137"/>
      </w:tblGrid>
      <w:tr w:rsidR="002F253D" w:rsidRPr="005B4E69" w14:paraId="28DC8F6C" w14:textId="77777777" w:rsidTr="00015A0E">
        <w:trPr>
          <w:cantSplit/>
          <w:trHeight w:val="567"/>
        </w:trPr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6312C299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Overall grade for assessment: (NYA/P/M/D)</w:t>
            </w:r>
          </w:p>
        </w:tc>
        <w:tc>
          <w:tcPr>
            <w:tcW w:w="5147" w:type="dxa"/>
            <w:shd w:val="clear" w:color="auto" w:fill="FFFFFF" w:themeFill="background1"/>
          </w:tcPr>
          <w:p w14:paraId="61C049D0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3076FA6D" w14:textId="77777777" w:rsidR="002F253D" w:rsidRPr="005B4E69" w:rsidRDefault="002F253D" w:rsidP="002F253D">
      <w:pPr>
        <w:pStyle w:val="NoSpacing"/>
      </w:pPr>
    </w:p>
    <w:tbl>
      <w:tblPr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3B7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2367"/>
        <w:gridCol w:w="4269"/>
        <w:gridCol w:w="849"/>
        <w:gridCol w:w="2889"/>
      </w:tblGrid>
      <w:tr w:rsidR="002F253D" w:rsidRPr="005B4E69" w14:paraId="0BC186A8" w14:textId="77777777" w:rsidTr="00015A0E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F71F96B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Assessor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327A6533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1C891B83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52F13D17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1095117F" w14:textId="77777777" w:rsidTr="00015A0E">
        <w:trPr>
          <w:cantSplit/>
          <w:trHeight w:val="567"/>
        </w:trPr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1A5792B5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signature:</w:t>
            </w:r>
          </w:p>
        </w:tc>
        <w:tc>
          <w:tcPr>
            <w:tcW w:w="4299" w:type="dxa"/>
            <w:shd w:val="clear" w:color="auto" w:fill="FFFFFF" w:themeFill="background1"/>
            <w:vAlign w:val="center"/>
          </w:tcPr>
          <w:p w14:paraId="2CA3DBA8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52E94D3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2909" w:type="dxa"/>
            <w:shd w:val="clear" w:color="auto" w:fill="FFFFFF" w:themeFill="background1"/>
          </w:tcPr>
          <w:p w14:paraId="07101F7F" w14:textId="77777777" w:rsidR="002F253D" w:rsidRPr="005B4E69" w:rsidRDefault="002F253D" w:rsidP="0055584A">
            <w:pPr>
              <w:spacing w:before="0" w:after="0"/>
              <w:rPr>
                <w:rFonts w:cs="Arial"/>
              </w:rPr>
            </w:pPr>
          </w:p>
        </w:tc>
      </w:tr>
    </w:tbl>
    <w:p w14:paraId="703D9B96" w14:textId="08CB289D" w:rsidR="002F253D" w:rsidRDefault="002F253D" w:rsidP="0055584A">
      <w:pPr>
        <w:pStyle w:val="Heading1"/>
        <w:spacing w:before="0" w:after="0"/>
        <w:rPr>
          <w:rFonts w:eastAsia="Times New Roman" w:cs="Arial"/>
        </w:rPr>
      </w:pPr>
      <w:bookmarkStart w:id="2" w:name="_Toc74221739"/>
      <w:r w:rsidRPr="005B4E69">
        <w:rPr>
          <w:rFonts w:eastAsia="Times New Roman" w:cs="Arial"/>
        </w:rPr>
        <w:lastRenderedPageBreak/>
        <w:t xml:space="preserve">Grading </w:t>
      </w:r>
      <w:r w:rsidR="0097630D">
        <w:rPr>
          <w:rFonts w:eastAsia="Times New Roman" w:cs="Arial"/>
        </w:rPr>
        <w:t>t</w:t>
      </w:r>
      <w:r w:rsidRPr="005B4E69">
        <w:rPr>
          <w:rFonts w:eastAsia="Times New Roman" w:cs="Arial"/>
        </w:rPr>
        <w:t>racker</w:t>
      </w:r>
      <w:bookmarkEnd w:id="2"/>
      <w:r w:rsidRPr="005B4E69">
        <w:rPr>
          <w:rFonts w:eastAsia="Times New Roman" w:cs="Arial"/>
        </w:rPr>
        <w:t xml:space="preserve"> </w:t>
      </w:r>
    </w:p>
    <w:p w14:paraId="0E187A26" w14:textId="77777777" w:rsidR="0055584A" w:rsidRPr="0055584A" w:rsidRDefault="0055584A" w:rsidP="0055584A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187"/>
        <w:gridCol w:w="8187"/>
      </w:tblGrid>
      <w:tr w:rsidR="002F253D" w:rsidRPr="005B4E69" w14:paraId="52A6D4C6" w14:textId="77777777" w:rsidTr="00015A0E">
        <w:trPr>
          <w:cantSplit/>
          <w:trHeight w:val="421"/>
        </w:trPr>
        <w:tc>
          <w:tcPr>
            <w:tcW w:w="1054" w:type="pct"/>
            <w:shd w:val="clear" w:color="auto" w:fill="D9D9D9" w:themeFill="background1" w:themeFillShade="D9"/>
            <w:noWrap/>
            <w:vAlign w:val="center"/>
            <w:hideMark/>
          </w:tcPr>
          <w:p w14:paraId="0686CFC4" w14:textId="1F9C46B3" w:rsidR="002F253D" w:rsidRPr="005B4E69" w:rsidRDefault="002F253D" w:rsidP="00AE6EB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name:</w:t>
            </w:r>
          </w:p>
        </w:tc>
        <w:tc>
          <w:tcPr>
            <w:tcW w:w="3946" w:type="pct"/>
            <w:vAlign w:val="center"/>
          </w:tcPr>
          <w:p w14:paraId="7CDD58DB" w14:textId="77777777" w:rsidR="002F253D" w:rsidRPr="005B4E69" w:rsidRDefault="002F253D" w:rsidP="00AE6EBE">
            <w:pPr>
              <w:spacing w:before="0" w:after="0"/>
              <w:rPr>
                <w:rFonts w:cs="Arial"/>
              </w:rPr>
            </w:pPr>
          </w:p>
        </w:tc>
      </w:tr>
    </w:tbl>
    <w:p w14:paraId="468E9347" w14:textId="77777777" w:rsidR="002F253D" w:rsidRPr="005B4E69" w:rsidRDefault="002F253D" w:rsidP="002F253D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1"/>
        <w:gridCol w:w="1369"/>
        <w:gridCol w:w="821"/>
        <w:gridCol w:w="959"/>
        <w:gridCol w:w="793"/>
        <w:gridCol w:w="1002"/>
        <w:gridCol w:w="970"/>
        <w:gridCol w:w="1296"/>
        <w:gridCol w:w="903"/>
      </w:tblGrid>
      <w:tr w:rsidR="002F253D" w:rsidRPr="005B4E69" w14:paraId="0C26E5A6" w14:textId="77777777" w:rsidTr="00015A0E">
        <w:trPr>
          <w:cantSplit/>
          <w:trHeight w:val="421"/>
        </w:trPr>
        <w:tc>
          <w:tcPr>
            <w:tcW w:w="648" w:type="pct"/>
            <w:shd w:val="clear" w:color="auto" w:fill="D9D9D9" w:themeFill="background1" w:themeFillShade="D9"/>
            <w:noWrap/>
            <w:vAlign w:val="center"/>
            <w:hideMark/>
          </w:tcPr>
          <w:p w14:paraId="66B4E814" w14:textId="77777777" w:rsidR="002F253D" w:rsidRPr="005B4E69" w:rsidRDefault="002F253D" w:rsidP="00AE6EB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Tick as appropriate: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  <w:hideMark/>
          </w:tcPr>
          <w:p w14:paraId="45382693" w14:textId="3013FC37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  <w:r w:rsidRPr="00832C01">
              <w:rPr>
                <w:rFonts w:cs="Arial"/>
                <w:b/>
              </w:rPr>
              <w:t xml:space="preserve">Health and </w:t>
            </w:r>
            <w:r w:rsidR="0097630D" w:rsidRPr="00832C01">
              <w:rPr>
                <w:rFonts w:cs="Arial"/>
                <w:b/>
              </w:rPr>
              <w:t>s</w:t>
            </w:r>
            <w:r w:rsidRPr="00832C01">
              <w:rPr>
                <w:rFonts w:cs="Arial"/>
                <w:b/>
              </w:rPr>
              <w:t xml:space="preserve">cience </w:t>
            </w:r>
            <w:r w:rsidR="0097630D" w:rsidRPr="00832C01">
              <w:rPr>
                <w:rFonts w:cs="Arial"/>
                <w:b/>
              </w:rPr>
              <w:t>c</w:t>
            </w:r>
            <w:r w:rsidRPr="00832C01">
              <w:rPr>
                <w:rFonts w:cs="Arial"/>
                <w:b/>
              </w:rPr>
              <w:t>ore</w:t>
            </w:r>
          </w:p>
        </w:tc>
        <w:tc>
          <w:tcPr>
            <w:tcW w:w="465" w:type="pct"/>
            <w:vAlign w:val="center"/>
          </w:tcPr>
          <w:p w14:paraId="162CB10B" w14:textId="77777777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31" w:type="pct"/>
            <w:shd w:val="clear" w:color="auto" w:fill="D9D9D9" w:themeFill="background1" w:themeFillShade="D9"/>
            <w:vAlign w:val="center"/>
            <w:hideMark/>
          </w:tcPr>
          <w:p w14:paraId="4B90AC17" w14:textId="4E013280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  <w:r w:rsidRPr="00832C01">
              <w:rPr>
                <w:rFonts w:cs="Arial"/>
                <w:b/>
              </w:rPr>
              <w:t xml:space="preserve">Health </w:t>
            </w:r>
            <w:r w:rsidR="0097630D" w:rsidRPr="00832C01">
              <w:rPr>
                <w:rFonts w:cs="Arial"/>
                <w:b/>
              </w:rPr>
              <w:t>a</w:t>
            </w:r>
            <w:r w:rsidR="00905867" w:rsidRPr="00832C01">
              <w:rPr>
                <w:rFonts w:cs="Arial"/>
                <w:b/>
              </w:rPr>
              <w:t xml:space="preserve">rea of </w:t>
            </w:r>
            <w:r w:rsidR="0097630D" w:rsidRPr="00832C01">
              <w:rPr>
                <w:rFonts w:cs="Arial"/>
                <w:b/>
              </w:rPr>
              <w:t>s</w:t>
            </w:r>
            <w:r w:rsidR="00905867" w:rsidRPr="00832C01">
              <w:rPr>
                <w:rFonts w:cs="Arial"/>
                <w:b/>
              </w:rPr>
              <w:t>tudy</w:t>
            </w:r>
          </w:p>
        </w:tc>
        <w:tc>
          <w:tcPr>
            <w:tcW w:w="451" w:type="pct"/>
            <w:vAlign w:val="center"/>
          </w:tcPr>
          <w:p w14:paraId="0826D7EF" w14:textId="77777777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44" w:type="pct"/>
            <w:shd w:val="clear" w:color="auto" w:fill="D9D9D9" w:themeFill="background1" w:themeFillShade="D9"/>
            <w:vAlign w:val="center"/>
            <w:hideMark/>
          </w:tcPr>
          <w:p w14:paraId="55369CAD" w14:textId="69DD2A65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  <w:r w:rsidRPr="00832C01">
              <w:rPr>
                <w:rFonts w:cs="Arial"/>
                <w:b/>
              </w:rPr>
              <w:t xml:space="preserve">Science </w:t>
            </w:r>
            <w:r w:rsidR="0097630D" w:rsidRPr="00832C01">
              <w:rPr>
                <w:rFonts w:cs="Arial"/>
                <w:b/>
              </w:rPr>
              <w:t>a</w:t>
            </w:r>
            <w:r w:rsidR="00905867" w:rsidRPr="00832C01">
              <w:rPr>
                <w:rFonts w:cs="Arial"/>
                <w:b/>
              </w:rPr>
              <w:t xml:space="preserve">rea of </w:t>
            </w:r>
            <w:r w:rsidR="0097630D" w:rsidRPr="00832C01">
              <w:rPr>
                <w:rFonts w:cs="Arial"/>
                <w:b/>
              </w:rPr>
              <w:t>s</w:t>
            </w:r>
            <w:r w:rsidR="00905867" w:rsidRPr="00832C01">
              <w:rPr>
                <w:rFonts w:cs="Arial"/>
                <w:b/>
              </w:rPr>
              <w:t>tudy</w:t>
            </w:r>
          </w:p>
        </w:tc>
        <w:tc>
          <w:tcPr>
            <w:tcW w:w="544" w:type="pct"/>
            <w:vAlign w:val="center"/>
          </w:tcPr>
          <w:p w14:paraId="2B25832C" w14:textId="77777777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584" w:type="pct"/>
            <w:shd w:val="clear" w:color="auto" w:fill="D9D9D9" w:themeFill="background1" w:themeFillShade="D9"/>
            <w:vAlign w:val="center"/>
            <w:hideMark/>
          </w:tcPr>
          <w:p w14:paraId="5925FF28" w14:textId="512FB872" w:rsidR="002F253D" w:rsidRPr="00832C01" w:rsidRDefault="002F253D" w:rsidP="00AE6EBE">
            <w:pPr>
              <w:spacing w:before="0" w:after="0"/>
              <w:rPr>
                <w:rFonts w:cs="Arial"/>
                <w:b/>
              </w:rPr>
            </w:pPr>
            <w:r w:rsidRPr="00832C01">
              <w:rPr>
                <w:rFonts w:cs="Arial"/>
                <w:b/>
              </w:rPr>
              <w:t xml:space="preserve">Healthcare </w:t>
            </w:r>
            <w:r w:rsidR="0097630D" w:rsidRPr="00832C01">
              <w:rPr>
                <w:rFonts w:cs="Arial"/>
                <w:b/>
              </w:rPr>
              <w:t>s</w:t>
            </w:r>
            <w:r w:rsidRPr="00832C01">
              <w:rPr>
                <w:rFonts w:cs="Arial"/>
                <w:b/>
              </w:rPr>
              <w:t xml:space="preserve">cience </w:t>
            </w:r>
            <w:r w:rsidR="0097630D" w:rsidRPr="00832C01">
              <w:rPr>
                <w:rFonts w:cs="Arial"/>
                <w:b/>
              </w:rPr>
              <w:t>a</w:t>
            </w:r>
            <w:r w:rsidR="00905867" w:rsidRPr="00832C01">
              <w:rPr>
                <w:rFonts w:cs="Arial"/>
                <w:b/>
              </w:rPr>
              <w:t xml:space="preserve">rea of </w:t>
            </w:r>
            <w:r w:rsidR="0097630D" w:rsidRPr="00832C01">
              <w:rPr>
                <w:rFonts w:cs="Arial"/>
                <w:b/>
              </w:rPr>
              <w:t>s</w:t>
            </w:r>
            <w:r w:rsidR="00905867" w:rsidRPr="00832C01">
              <w:rPr>
                <w:rFonts w:cs="Arial"/>
                <w:b/>
              </w:rPr>
              <w:t>tudy</w:t>
            </w:r>
          </w:p>
        </w:tc>
        <w:tc>
          <w:tcPr>
            <w:tcW w:w="504" w:type="pct"/>
            <w:vAlign w:val="center"/>
          </w:tcPr>
          <w:p w14:paraId="21BA8902" w14:textId="77777777" w:rsidR="002F253D" w:rsidRPr="005B4E69" w:rsidRDefault="002F253D" w:rsidP="00AE6EBE">
            <w:pPr>
              <w:spacing w:before="0" w:after="0"/>
              <w:rPr>
                <w:rFonts w:cs="Arial"/>
              </w:rPr>
            </w:pPr>
          </w:p>
        </w:tc>
      </w:tr>
    </w:tbl>
    <w:p w14:paraId="4B44D590" w14:textId="77777777" w:rsidR="002F253D" w:rsidRPr="005B4E69" w:rsidRDefault="002F253D" w:rsidP="002F253D">
      <w:pPr>
        <w:pStyle w:val="NoSpacing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59"/>
        <w:gridCol w:w="1389"/>
        <w:gridCol w:w="1315"/>
        <w:gridCol w:w="1316"/>
        <w:gridCol w:w="1389"/>
        <w:gridCol w:w="1390"/>
        <w:gridCol w:w="2616"/>
      </w:tblGrid>
      <w:tr w:rsidR="002F253D" w:rsidRPr="005B4E69" w14:paraId="407668DD" w14:textId="77777777" w:rsidTr="00015A0E">
        <w:trPr>
          <w:cantSplit/>
          <w:trHeight w:val="901"/>
        </w:trPr>
        <w:tc>
          <w:tcPr>
            <w:tcW w:w="959" w:type="dxa"/>
            <w:shd w:val="clear" w:color="auto" w:fill="D9D9D9" w:themeFill="background1" w:themeFillShade="D9"/>
            <w:noWrap/>
            <w:vAlign w:val="center"/>
            <w:hideMark/>
          </w:tcPr>
          <w:p w14:paraId="2AC1E15C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Task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  <w:hideMark/>
          </w:tcPr>
          <w:p w14:paraId="6AEF5D69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NYA</w:t>
            </w:r>
            <w:r w:rsidRPr="005B4E69">
              <w:rPr>
                <w:rFonts w:cs="Arial"/>
              </w:rPr>
              <w:br/>
              <w:t>(Band 0)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  <w:hideMark/>
          </w:tcPr>
          <w:p w14:paraId="7BDF80EC" w14:textId="378EAF3A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 xml:space="preserve">Near </w:t>
            </w:r>
            <w:r w:rsidR="00502EC9">
              <w:rPr>
                <w:rFonts w:cs="Arial"/>
                <w:b/>
              </w:rPr>
              <w:t>p</w:t>
            </w:r>
            <w:r w:rsidRPr="005B4E69">
              <w:rPr>
                <w:rFonts w:cs="Arial"/>
                <w:b/>
              </w:rPr>
              <w:t>ass</w:t>
            </w:r>
            <w:r w:rsidRPr="005B4E69">
              <w:rPr>
                <w:rFonts w:cs="Arial"/>
              </w:rPr>
              <w:br/>
              <w:t>(Band 1)</w:t>
            </w:r>
          </w:p>
        </w:tc>
        <w:tc>
          <w:tcPr>
            <w:tcW w:w="1389" w:type="dxa"/>
            <w:shd w:val="clear" w:color="auto" w:fill="D9D9D9" w:themeFill="background1" w:themeFillShade="D9"/>
            <w:vAlign w:val="center"/>
            <w:hideMark/>
          </w:tcPr>
          <w:p w14:paraId="4861E0A2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Pass</w:t>
            </w:r>
            <w:r w:rsidRPr="005B4E69">
              <w:rPr>
                <w:rFonts w:cs="Arial"/>
              </w:rPr>
              <w:br/>
              <w:t>(Band 2)</w:t>
            </w:r>
          </w:p>
        </w:tc>
        <w:tc>
          <w:tcPr>
            <w:tcW w:w="1389" w:type="dxa"/>
            <w:shd w:val="clear" w:color="auto" w:fill="D9D9D9" w:themeFill="background1" w:themeFillShade="D9"/>
            <w:noWrap/>
            <w:vAlign w:val="center"/>
            <w:hideMark/>
          </w:tcPr>
          <w:p w14:paraId="6DF38D47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Merit</w:t>
            </w:r>
            <w:r w:rsidRPr="005B4E69">
              <w:rPr>
                <w:rFonts w:cs="Arial"/>
              </w:rPr>
              <w:br/>
              <w:t>(Band 3)</w:t>
            </w:r>
          </w:p>
        </w:tc>
        <w:tc>
          <w:tcPr>
            <w:tcW w:w="1390" w:type="dxa"/>
            <w:shd w:val="clear" w:color="auto" w:fill="D9D9D9" w:themeFill="background1" w:themeFillShade="D9"/>
            <w:noWrap/>
            <w:vAlign w:val="center"/>
            <w:hideMark/>
          </w:tcPr>
          <w:p w14:paraId="337FC23F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Distinction</w:t>
            </w:r>
            <w:r w:rsidRPr="005B4E69">
              <w:rPr>
                <w:rFonts w:cs="Arial"/>
              </w:rPr>
              <w:br/>
              <w:t>(Band 4)</w:t>
            </w:r>
          </w:p>
        </w:tc>
        <w:tc>
          <w:tcPr>
            <w:tcW w:w="2777" w:type="dxa"/>
            <w:shd w:val="clear" w:color="auto" w:fill="D9D9D9" w:themeFill="background1" w:themeFillShade="D9"/>
            <w:vAlign w:val="center"/>
            <w:hideMark/>
          </w:tcPr>
          <w:p w14:paraId="474BC2A1" w14:textId="4561D410" w:rsidR="002F253D" w:rsidRPr="005B4E69" w:rsidRDefault="002F253D" w:rsidP="00C46247">
            <w:pPr>
              <w:spacing w:before="0" w:after="0"/>
              <w:rPr>
                <w:rFonts w:cs="Arial"/>
                <w:b/>
              </w:rPr>
            </w:pPr>
            <w:r w:rsidRPr="005B4E69">
              <w:rPr>
                <w:rFonts w:cs="Arial"/>
                <w:b/>
              </w:rPr>
              <w:t xml:space="preserve">Supporting </w:t>
            </w:r>
            <w:r w:rsidR="0097630D">
              <w:rPr>
                <w:rFonts w:cs="Arial"/>
                <w:b/>
              </w:rPr>
              <w:t>c</w:t>
            </w:r>
            <w:r w:rsidRPr="005B4E69">
              <w:rPr>
                <w:rFonts w:cs="Arial"/>
                <w:b/>
              </w:rPr>
              <w:t xml:space="preserve">omments </w:t>
            </w:r>
            <w:r w:rsidRPr="005B4E69">
              <w:rPr>
                <w:rFonts w:cs="Arial"/>
              </w:rPr>
              <w:br/>
              <w:t>(</w:t>
            </w:r>
            <w:r w:rsidR="00291F58">
              <w:rPr>
                <w:rFonts w:cs="Arial"/>
              </w:rPr>
              <w:t>J</w:t>
            </w:r>
            <w:r w:rsidRPr="005B4E69">
              <w:rPr>
                <w:rFonts w:cs="Arial"/>
              </w:rPr>
              <w:t xml:space="preserve">ustification for why this </w:t>
            </w:r>
            <w:r w:rsidRPr="005B4E69">
              <w:rPr>
                <w:rFonts w:cs="Arial"/>
              </w:rPr>
              <w:br/>
              <w:t>grade has been awarded)</w:t>
            </w:r>
          </w:p>
        </w:tc>
      </w:tr>
      <w:tr w:rsidR="002F253D" w:rsidRPr="005B4E69" w14:paraId="024C9DD6" w14:textId="77777777" w:rsidTr="00FA56B5">
        <w:trPr>
          <w:cantSplit/>
          <w:trHeight w:val="893"/>
        </w:trPr>
        <w:tc>
          <w:tcPr>
            <w:tcW w:w="959" w:type="dxa"/>
            <w:noWrap/>
          </w:tcPr>
          <w:p w14:paraId="19A1BFFA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6D4E9D8E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7BFF3237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08365BE6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28703A08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noWrap/>
          </w:tcPr>
          <w:p w14:paraId="746F1693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64C20527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1CF07096" w14:textId="77777777" w:rsidTr="00FA56B5">
        <w:trPr>
          <w:cantSplit/>
          <w:trHeight w:val="893"/>
        </w:trPr>
        <w:tc>
          <w:tcPr>
            <w:tcW w:w="959" w:type="dxa"/>
            <w:noWrap/>
          </w:tcPr>
          <w:p w14:paraId="504FC719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1F95F84E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57639A3B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2320B7BB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393542CC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noWrap/>
          </w:tcPr>
          <w:p w14:paraId="4B5058FC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6472A352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57988CE3" w14:textId="77777777" w:rsidTr="00FA56B5">
        <w:trPr>
          <w:cantSplit/>
          <w:trHeight w:val="893"/>
        </w:trPr>
        <w:tc>
          <w:tcPr>
            <w:tcW w:w="959" w:type="dxa"/>
            <w:noWrap/>
          </w:tcPr>
          <w:p w14:paraId="4F1BDE44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7B2AC43F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32B79428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47BB9254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01E98B84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noWrap/>
          </w:tcPr>
          <w:p w14:paraId="779A091D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6B5C8649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733C21B3" w14:textId="77777777" w:rsidTr="00FA56B5">
        <w:trPr>
          <w:cantSplit/>
          <w:trHeight w:val="893"/>
        </w:trPr>
        <w:tc>
          <w:tcPr>
            <w:tcW w:w="959" w:type="dxa"/>
            <w:noWrap/>
          </w:tcPr>
          <w:p w14:paraId="1261CFBD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4D6B2F05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23F7B6D9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</w:tcPr>
          <w:p w14:paraId="712E691D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89" w:type="dxa"/>
            <w:noWrap/>
          </w:tcPr>
          <w:p w14:paraId="1C8365EA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390" w:type="dxa"/>
            <w:noWrap/>
          </w:tcPr>
          <w:p w14:paraId="77E97688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2777" w:type="dxa"/>
          </w:tcPr>
          <w:p w14:paraId="527525E8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</w:tbl>
    <w:p w14:paraId="727C2146" w14:textId="77777777" w:rsidR="00C46247" w:rsidRPr="00C46247" w:rsidRDefault="00C46247" w:rsidP="00C46247">
      <w:pPr>
        <w:spacing w:before="0" w:after="0"/>
      </w:pPr>
    </w:p>
    <w:p w14:paraId="64E5C9DC" w14:textId="482A917F" w:rsidR="002F253D" w:rsidRPr="00291F58" w:rsidRDefault="002F253D" w:rsidP="00C46247">
      <w:pPr>
        <w:spacing w:before="0" w:after="0"/>
        <w:rPr>
          <w:rFonts w:cs="Arial"/>
        </w:rPr>
      </w:pPr>
      <w:r w:rsidRPr="00291F58">
        <w:rPr>
          <w:rFonts w:cs="Arial"/>
        </w:rPr>
        <w:t>I confirm I have graded this work against the grading descriptors:</w:t>
      </w:r>
    </w:p>
    <w:p w14:paraId="1211F870" w14:textId="77777777" w:rsidR="00C46247" w:rsidRPr="00C46247" w:rsidRDefault="00C46247" w:rsidP="00C46247">
      <w:pPr>
        <w:spacing w:before="0" w:after="0"/>
      </w:pP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620"/>
        <w:gridCol w:w="2135"/>
        <w:gridCol w:w="2552"/>
        <w:gridCol w:w="2067"/>
      </w:tblGrid>
      <w:tr w:rsidR="002F253D" w:rsidRPr="005B4E69" w14:paraId="11708752" w14:textId="77777777" w:rsidTr="00015A0E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  <w:hideMark/>
          </w:tcPr>
          <w:p w14:paraId="5E7DE43F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Overall assessment grade:</w:t>
            </w:r>
          </w:p>
        </w:tc>
        <w:tc>
          <w:tcPr>
            <w:tcW w:w="1029" w:type="pct"/>
            <w:vAlign w:val="center"/>
          </w:tcPr>
          <w:p w14:paraId="1EAA313C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  <w:hideMark/>
          </w:tcPr>
          <w:p w14:paraId="022F974E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76CC29E7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6A2305BE" w14:textId="77777777" w:rsidTr="00015A0E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  <w:hideMark/>
          </w:tcPr>
          <w:p w14:paraId="25041DB2" w14:textId="7E9DB262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5929F116">
              <w:rPr>
                <w:rFonts w:cs="Arial"/>
                <w:b/>
                <w:bCs/>
              </w:rPr>
              <w:t>Overall grade*:</w:t>
            </w:r>
          </w:p>
        </w:tc>
        <w:tc>
          <w:tcPr>
            <w:tcW w:w="1029" w:type="pct"/>
            <w:vAlign w:val="center"/>
          </w:tcPr>
          <w:p w14:paraId="29F40564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  <w:hideMark/>
          </w:tcPr>
          <w:p w14:paraId="117F8AFF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 submitted:</w:t>
            </w:r>
          </w:p>
        </w:tc>
        <w:tc>
          <w:tcPr>
            <w:tcW w:w="996" w:type="pct"/>
            <w:vAlign w:val="center"/>
          </w:tcPr>
          <w:p w14:paraId="65041EEB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67792DD9" w14:textId="77777777" w:rsidTr="00015A0E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  <w:hideMark/>
          </w:tcPr>
          <w:p w14:paraId="5CA04B33" w14:textId="024230C2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Teacher/</w:t>
            </w:r>
            <w:r w:rsidR="0097630D">
              <w:rPr>
                <w:rFonts w:cs="Arial"/>
                <w:b/>
              </w:rPr>
              <w:t>a</w:t>
            </w:r>
            <w:r w:rsidRPr="005B4E69">
              <w:rPr>
                <w:rFonts w:cs="Arial"/>
                <w:b/>
              </w:rPr>
              <w:t>ssessor name:</w:t>
            </w:r>
          </w:p>
        </w:tc>
        <w:tc>
          <w:tcPr>
            <w:tcW w:w="1029" w:type="pct"/>
            <w:vAlign w:val="center"/>
          </w:tcPr>
          <w:p w14:paraId="0C71C310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  <w:hideMark/>
          </w:tcPr>
          <w:p w14:paraId="035506FF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Signature and date:</w:t>
            </w:r>
          </w:p>
        </w:tc>
        <w:tc>
          <w:tcPr>
            <w:tcW w:w="996" w:type="pct"/>
            <w:vAlign w:val="center"/>
          </w:tcPr>
          <w:p w14:paraId="6FFA115E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262262B3" w14:textId="77777777" w:rsidTr="00015A0E">
        <w:trPr>
          <w:cantSplit/>
        </w:trPr>
        <w:tc>
          <w:tcPr>
            <w:tcW w:w="1745" w:type="pct"/>
            <w:shd w:val="clear" w:color="auto" w:fill="D9D9D9" w:themeFill="background1" w:themeFillShade="D9"/>
            <w:noWrap/>
            <w:vAlign w:val="center"/>
            <w:hideMark/>
          </w:tcPr>
          <w:p w14:paraId="2EE0C190" w14:textId="410CAC35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 xml:space="preserve">Internal </w:t>
            </w:r>
            <w:r w:rsidR="0097630D">
              <w:rPr>
                <w:rFonts w:cs="Arial"/>
                <w:b/>
              </w:rPr>
              <w:t>q</w:t>
            </w:r>
            <w:r w:rsidRPr="005B4E69">
              <w:rPr>
                <w:rFonts w:cs="Arial"/>
                <w:b/>
              </w:rPr>
              <w:t xml:space="preserve">uality </w:t>
            </w:r>
            <w:r w:rsidR="0097630D">
              <w:rPr>
                <w:rFonts w:cs="Arial"/>
                <w:b/>
              </w:rPr>
              <w:t>a</w:t>
            </w:r>
            <w:r w:rsidRPr="005B4E69">
              <w:rPr>
                <w:rFonts w:cs="Arial"/>
                <w:b/>
              </w:rPr>
              <w:t>ssurer name**:</w:t>
            </w:r>
          </w:p>
        </w:tc>
        <w:tc>
          <w:tcPr>
            <w:tcW w:w="1029" w:type="pct"/>
            <w:vAlign w:val="center"/>
          </w:tcPr>
          <w:p w14:paraId="7F6E8215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  <w:tc>
          <w:tcPr>
            <w:tcW w:w="1230" w:type="pct"/>
            <w:shd w:val="clear" w:color="auto" w:fill="D9D9D9" w:themeFill="background1" w:themeFillShade="D9"/>
            <w:vAlign w:val="center"/>
            <w:hideMark/>
          </w:tcPr>
          <w:p w14:paraId="4D81587D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Signature and date**:</w:t>
            </w:r>
          </w:p>
        </w:tc>
        <w:tc>
          <w:tcPr>
            <w:tcW w:w="996" w:type="pct"/>
            <w:vAlign w:val="center"/>
          </w:tcPr>
          <w:p w14:paraId="762C8CCC" w14:textId="77777777" w:rsidR="002F253D" w:rsidRPr="005B4E69" w:rsidRDefault="002F253D" w:rsidP="00C46247">
            <w:pPr>
              <w:spacing w:before="0" w:after="0"/>
              <w:rPr>
                <w:rFonts w:cs="Arial"/>
              </w:rPr>
            </w:pPr>
          </w:p>
        </w:tc>
      </w:tr>
    </w:tbl>
    <w:p w14:paraId="0569CCA6" w14:textId="47C9F392" w:rsidR="5929F116" w:rsidRDefault="5929F116" w:rsidP="00C46247">
      <w:pPr>
        <w:spacing w:before="0" w:after="0"/>
      </w:pPr>
    </w:p>
    <w:p w14:paraId="68D0761D" w14:textId="2F599224" w:rsidR="002F253D" w:rsidRPr="005B4E69" w:rsidRDefault="002F253D" w:rsidP="00C46247">
      <w:pPr>
        <w:spacing w:before="0" w:after="0"/>
        <w:rPr>
          <w:rFonts w:cs="Arial"/>
        </w:rPr>
      </w:pPr>
      <w:r w:rsidRPr="005B4E69">
        <w:rPr>
          <w:rFonts w:cs="Arial"/>
        </w:rPr>
        <w:t>*Only to be completed when all assessments have been completed.</w:t>
      </w:r>
    </w:p>
    <w:p w14:paraId="205036E4" w14:textId="143E2462" w:rsidR="002F253D" w:rsidRPr="005B4E69" w:rsidRDefault="002F253D" w:rsidP="00C46247">
      <w:pPr>
        <w:spacing w:before="0" w:after="0"/>
        <w:rPr>
          <w:rFonts w:cs="Arial"/>
        </w:rPr>
      </w:pPr>
      <w:r w:rsidRPr="005B4E69">
        <w:rPr>
          <w:rFonts w:cs="Arial"/>
        </w:rPr>
        <w:t xml:space="preserve">**These boxes should only be used if this learner’s work is selected as part of the </w:t>
      </w:r>
      <w:r w:rsidR="00291F58">
        <w:rPr>
          <w:rFonts w:cs="Arial"/>
        </w:rPr>
        <w:t>quality assurance</w:t>
      </w:r>
      <w:r w:rsidRPr="005B4E69">
        <w:rPr>
          <w:rFonts w:cs="Arial"/>
        </w:rPr>
        <w:t xml:space="preserve"> process.</w:t>
      </w:r>
    </w:p>
    <w:p w14:paraId="40568213" w14:textId="5E773DA5" w:rsidR="002F253D" w:rsidRDefault="002F253D" w:rsidP="00015A0E">
      <w:pPr>
        <w:pStyle w:val="Heading1"/>
        <w:spacing w:before="0" w:after="0"/>
        <w:rPr>
          <w:rFonts w:cs="Arial"/>
        </w:rPr>
      </w:pPr>
      <w:bookmarkStart w:id="3" w:name="_Toc74221740"/>
      <w:r w:rsidRPr="005B4E69">
        <w:rPr>
          <w:rFonts w:cs="Arial"/>
        </w:rPr>
        <w:lastRenderedPageBreak/>
        <w:t xml:space="preserve">Record of learner </w:t>
      </w:r>
      <w:r w:rsidR="00B41219">
        <w:rPr>
          <w:rFonts w:cs="Arial"/>
        </w:rPr>
        <w:t>o</w:t>
      </w:r>
      <w:r w:rsidRPr="005B4E69">
        <w:rPr>
          <w:rFonts w:cs="Arial"/>
        </w:rPr>
        <w:t>bservation</w:t>
      </w:r>
      <w:r w:rsidR="00A21E91">
        <w:rPr>
          <w:rFonts w:cs="Arial"/>
        </w:rPr>
        <w:t>:</w:t>
      </w:r>
      <w:r w:rsidRPr="005B4E69">
        <w:rPr>
          <w:rFonts w:cs="Arial"/>
        </w:rPr>
        <w:t xml:space="preserve"> </w:t>
      </w:r>
      <w:r w:rsidR="002855F0">
        <w:rPr>
          <w:rFonts w:cs="Arial"/>
        </w:rPr>
        <w:t>c</w:t>
      </w:r>
      <w:r w:rsidRPr="005B4E69">
        <w:rPr>
          <w:rFonts w:cs="Arial"/>
        </w:rPr>
        <w:t xml:space="preserve">linical </w:t>
      </w:r>
      <w:r w:rsidR="002855F0">
        <w:rPr>
          <w:rFonts w:cs="Arial"/>
        </w:rPr>
        <w:t>t</w:t>
      </w:r>
      <w:r w:rsidRPr="005B4E69">
        <w:rPr>
          <w:rFonts w:cs="Arial"/>
        </w:rPr>
        <w:t>ask</w:t>
      </w:r>
      <w:bookmarkEnd w:id="3"/>
    </w:p>
    <w:p w14:paraId="0A34F85E" w14:textId="77777777" w:rsidR="00015A0E" w:rsidRPr="00015A0E" w:rsidRDefault="00015A0E" w:rsidP="00015A0E">
      <w:pPr>
        <w:spacing w:before="0" w:after="0"/>
      </w:pPr>
    </w:p>
    <w:tbl>
      <w:tblPr>
        <w:tblStyle w:val="TableGrid6"/>
        <w:tblpPr w:leftFromText="180" w:rightFromText="180" w:vertAnchor="text" w:tblpX="-5" w:tblpY="1"/>
        <w:tblOverlap w:val="never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2F253D" w:rsidRPr="005B4E69" w14:paraId="4338B8BD" w14:textId="77777777" w:rsidTr="00015A0E">
        <w:trPr>
          <w:cantSplit/>
          <w:trHeight w:val="567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51C8E40D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name: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22E195B3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7B0857D4" w14:textId="77777777" w:rsidTr="00015A0E">
        <w:trPr>
          <w:cantSplit/>
          <w:trHeight w:val="567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7213F3CA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Assessor name: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7C7104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</w:tbl>
    <w:p w14:paraId="663453FE" w14:textId="77777777" w:rsidR="002F253D" w:rsidRPr="005B4E69" w:rsidRDefault="002F253D" w:rsidP="002F253D">
      <w:pPr>
        <w:pStyle w:val="NoSpacing"/>
      </w:pPr>
    </w:p>
    <w:tbl>
      <w:tblPr>
        <w:tblStyle w:val="TableGrid6"/>
        <w:tblpPr w:leftFromText="180" w:rightFromText="180" w:vertAnchor="text" w:tblpX="-5" w:tblpY="1"/>
        <w:tblOverlap w:val="never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53"/>
        <w:gridCol w:w="2694"/>
        <w:gridCol w:w="992"/>
        <w:gridCol w:w="3544"/>
        <w:gridCol w:w="791"/>
      </w:tblGrid>
      <w:tr w:rsidR="002F253D" w:rsidRPr="005B4E69" w14:paraId="35F91E49" w14:textId="77777777" w:rsidTr="00015A0E">
        <w:trPr>
          <w:cantSplit/>
          <w:trHeight w:val="567"/>
        </w:trPr>
        <w:tc>
          <w:tcPr>
            <w:tcW w:w="2353" w:type="dxa"/>
            <w:shd w:val="clear" w:color="auto" w:fill="D9D9D9" w:themeFill="background1" w:themeFillShade="D9"/>
            <w:vAlign w:val="center"/>
          </w:tcPr>
          <w:p w14:paraId="00872B6B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Tick as appropriate: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5C9949D0" w14:textId="6A01A66A" w:rsidR="002F253D" w:rsidRPr="000C6D46" w:rsidRDefault="002F253D" w:rsidP="00015A0E">
            <w:pPr>
              <w:spacing w:before="0" w:after="0"/>
              <w:rPr>
                <w:rFonts w:cs="Arial"/>
                <w:b/>
              </w:rPr>
            </w:pPr>
            <w:r w:rsidRPr="000C6D46">
              <w:rPr>
                <w:rFonts w:cs="Arial"/>
                <w:b/>
              </w:rPr>
              <w:t xml:space="preserve">Health </w:t>
            </w:r>
            <w:r w:rsidR="00355338" w:rsidRPr="000C6D46">
              <w:rPr>
                <w:rFonts w:cs="Arial"/>
                <w:b/>
              </w:rPr>
              <w:t>area of study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B19544" w14:textId="77777777" w:rsidR="002F253D" w:rsidRPr="000C6D46" w:rsidRDefault="002F253D" w:rsidP="00015A0E">
            <w:pPr>
              <w:spacing w:before="0" w:after="0"/>
              <w:rPr>
                <w:rFonts w:cs="Arial"/>
                <w:b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5AB83BCD" w14:textId="18EB048B" w:rsidR="002F253D" w:rsidRPr="000C6D46" w:rsidRDefault="002F253D" w:rsidP="00015A0E">
            <w:pPr>
              <w:spacing w:before="0" w:after="0"/>
              <w:rPr>
                <w:rFonts w:cs="Arial"/>
                <w:b/>
              </w:rPr>
            </w:pPr>
            <w:r w:rsidRPr="000C6D46">
              <w:rPr>
                <w:rFonts w:cs="Arial"/>
                <w:b/>
              </w:rPr>
              <w:t xml:space="preserve">Healthcare </w:t>
            </w:r>
            <w:r w:rsidR="009B2076" w:rsidRPr="000C6D46">
              <w:rPr>
                <w:rFonts w:cs="Arial"/>
                <w:b/>
              </w:rPr>
              <w:t>s</w:t>
            </w:r>
            <w:r w:rsidRPr="000C6D46">
              <w:rPr>
                <w:rFonts w:cs="Arial"/>
                <w:b/>
              </w:rPr>
              <w:t xml:space="preserve">cience </w:t>
            </w:r>
            <w:r w:rsidR="00355338" w:rsidRPr="000C6D46">
              <w:rPr>
                <w:rFonts w:cs="Arial"/>
                <w:b/>
              </w:rPr>
              <w:t>area of study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8DB091A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</w:tbl>
    <w:p w14:paraId="310BA951" w14:textId="77777777" w:rsidR="002F253D" w:rsidRPr="005B4E69" w:rsidRDefault="002F253D" w:rsidP="002F253D">
      <w:pPr>
        <w:pStyle w:val="NoSpacing"/>
      </w:pPr>
    </w:p>
    <w:tbl>
      <w:tblPr>
        <w:tblStyle w:val="TableGrid6"/>
        <w:tblpPr w:leftFromText="180" w:rightFromText="180" w:vertAnchor="text" w:tblpX="-5" w:tblpY="1"/>
        <w:tblOverlap w:val="never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BFBFBF" w:themeColor="background1" w:themeShade="BF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799"/>
        <w:gridCol w:w="6575"/>
      </w:tblGrid>
      <w:tr w:rsidR="002F253D" w:rsidRPr="005B4E69" w14:paraId="62FE1A56" w14:textId="77777777" w:rsidTr="00015A0E">
        <w:trPr>
          <w:cantSplit/>
          <w:trHeight w:val="442"/>
        </w:trPr>
        <w:tc>
          <w:tcPr>
            <w:tcW w:w="3799" w:type="dxa"/>
            <w:shd w:val="clear" w:color="auto" w:fill="D9D9D9" w:themeFill="background1" w:themeFillShade="D9"/>
            <w:vAlign w:val="center"/>
          </w:tcPr>
          <w:p w14:paraId="276B5741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Date and time of observation:</w:t>
            </w:r>
          </w:p>
        </w:tc>
        <w:tc>
          <w:tcPr>
            <w:tcW w:w="6575" w:type="dxa"/>
            <w:shd w:val="clear" w:color="auto" w:fill="auto"/>
            <w:vAlign w:val="center"/>
          </w:tcPr>
          <w:p w14:paraId="5BFF0F62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</w:tbl>
    <w:p w14:paraId="4945391F" w14:textId="77777777" w:rsidR="002F253D" w:rsidRPr="005B4E69" w:rsidRDefault="002F253D" w:rsidP="002F253D">
      <w:pPr>
        <w:pStyle w:val="NoSpacing"/>
      </w:pPr>
    </w:p>
    <w:tbl>
      <w:tblPr>
        <w:tblStyle w:val="TableGrid6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0"/>
        <w:gridCol w:w="5894"/>
      </w:tblGrid>
      <w:tr w:rsidR="002F253D" w:rsidRPr="005B4E69" w14:paraId="55908A41" w14:textId="77777777" w:rsidTr="00AE6BFD">
        <w:trPr>
          <w:cantSplit/>
          <w:trHeight w:val="57"/>
          <w:tblHeader/>
        </w:trPr>
        <w:tc>
          <w:tcPr>
            <w:tcW w:w="4480" w:type="dxa"/>
            <w:shd w:val="clear" w:color="auto" w:fill="D9D9D9" w:themeFill="background1" w:themeFillShade="D9"/>
          </w:tcPr>
          <w:p w14:paraId="7FAD38F8" w14:textId="790CF6F5" w:rsidR="002F253D" w:rsidRPr="005B4E69" w:rsidRDefault="002F253D" w:rsidP="00015A0E">
            <w:pPr>
              <w:spacing w:before="0" w:after="0"/>
              <w:rPr>
                <w:rFonts w:cs="Arial"/>
                <w:b/>
              </w:rPr>
            </w:pPr>
            <w:r w:rsidRPr="005B4E69">
              <w:rPr>
                <w:rFonts w:cs="Arial"/>
                <w:b/>
              </w:rPr>
              <w:t>Area/objective</w:t>
            </w:r>
            <w:r w:rsidRPr="00B11A07">
              <w:rPr>
                <w:rFonts w:cs="Arial"/>
                <w:b/>
              </w:rPr>
              <w:t>:</w:t>
            </w:r>
            <w:r w:rsidRPr="002855F0">
              <w:rPr>
                <w:rFonts w:cs="Arial"/>
                <w:bCs/>
              </w:rPr>
              <w:t xml:space="preserve"> </w:t>
            </w:r>
            <w:r w:rsidR="002855F0" w:rsidRPr="002855F0">
              <w:rPr>
                <w:rFonts w:cs="Arial"/>
                <w:bCs/>
              </w:rPr>
              <w:t>t</w:t>
            </w:r>
            <w:r w:rsidRPr="005B4E69">
              <w:rPr>
                <w:rFonts w:cs="Arial"/>
              </w:rPr>
              <w:t>he following areas/objectives can cover a broad range of skills or actions which should be considered when adding notes. The text below each area/objective is an example of what should be observed and is not exhaustive.</w:t>
            </w:r>
          </w:p>
        </w:tc>
        <w:tc>
          <w:tcPr>
            <w:tcW w:w="5894" w:type="dxa"/>
            <w:shd w:val="clear" w:color="auto" w:fill="D9D9D9" w:themeFill="background1" w:themeFillShade="D9"/>
            <w:vAlign w:val="center"/>
          </w:tcPr>
          <w:p w14:paraId="336F72B6" w14:textId="651C731E" w:rsidR="002F253D" w:rsidRPr="005B4E69" w:rsidRDefault="002F253D" w:rsidP="00015A0E">
            <w:pPr>
              <w:spacing w:before="0" w:after="0"/>
              <w:rPr>
                <w:rFonts w:cs="Arial"/>
                <w:b/>
              </w:rPr>
            </w:pPr>
            <w:r w:rsidRPr="005B4E69">
              <w:rPr>
                <w:rFonts w:cs="Arial"/>
                <w:b/>
              </w:rPr>
              <w:t>Comments</w:t>
            </w:r>
            <w:r w:rsidRPr="00B11A07">
              <w:rPr>
                <w:rFonts w:cs="Arial"/>
                <w:b/>
              </w:rPr>
              <w:t>:</w:t>
            </w:r>
            <w:r w:rsidRPr="00B11A07">
              <w:rPr>
                <w:rFonts w:cs="Arial"/>
                <w:bCs/>
              </w:rPr>
              <w:t xml:space="preserve"> </w:t>
            </w:r>
            <w:r w:rsidR="002855F0" w:rsidRPr="00B11A07">
              <w:rPr>
                <w:rFonts w:cs="Arial"/>
                <w:bCs/>
              </w:rPr>
              <w:t>i</w:t>
            </w:r>
            <w:r w:rsidRPr="005B4E69">
              <w:rPr>
                <w:rFonts w:cs="Arial"/>
              </w:rPr>
              <w:t xml:space="preserve">dentifying </w:t>
            </w:r>
            <w:r w:rsidR="002855F0">
              <w:rPr>
                <w:rFonts w:cs="Arial"/>
              </w:rPr>
              <w:t>l</w:t>
            </w:r>
            <w:r w:rsidRPr="005B4E69">
              <w:rPr>
                <w:rFonts w:cs="Arial"/>
              </w:rPr>
              <w:t xml:space="preserve">earners’ areas of strengths and weaknesses </w:t>
            </w:r>
            <w:proofErr w:type="gramStart"/>
            <w:r w:rsidRPr="005B4E69">
              <w:rPr>
                <w:rFonts w:cs="Arial"/>
              </w:rPr>
              <w:t>through the use of</w:t>
            </w:r>
            <w:proofErr w:type="gramEnd"/>
            <w:r w:rsidRPr="005B4E69">
              <w:rPr>
                <w:rFonts w:cs="Arial"/>
              </w:rPr>
              <w:t xml:space="preserve"> thorough and precise notes that differentiate between a range of </w:t>
            </w:r>
            <w:r w:rsidR="00B11A07">
              <w:rPr>
                <w:rFonts w:cs="Arial"/>
              </w:rPr>
              <w:t>l</w:t>
            </w:r>
            <w:r w:rsidRPr="005B4E69">
              <w:rPr>
                <w:rFonts w:cs="Arial"/>
              </w:rPr>
              <w:t>earners’ practical skills. This will be used to support accurate and consistent allocation of marks once all evidence has been generated.</w:t>
            </w:r>
          </w:p>
        </w:tc>
      </w:tr>
      <w:tr w:rsidR="002F253D" w:rsidRPr="005B4E69" w14:paraId="2BE79633" w14:textId="77777777" w:rsidTr="006D56C6">
        <w:trPr>
          <w:cantSplit/>
          <w:trHeight w:val="1389"/>
        </w:trPr>
        <w:tc>
          <w:tcPr>
            <w:tcW w:w="4480" w:type="dxa"/>
            <w:vAlign w:val="center"/>
          </w:tcPr>
          <w:p w14:paraId="2514CD29" w14:textId="08A73A7B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  <w:bCs/>
              </w:rPr>
              <w:t>Person-centred care:</w:t>
            </w:r>
            <w:r w:rsidRPr="005B4E69">
              <w:rPr>
                <w:rFonts w:cs="Arial"/>
              </w:rPr>
              <w:t xml:space="preserve"> </w:t>
            </w:r>
            <w:r w:rsidR="00851639">
              <w:rPr>
                <w:rFonts w:cs="Arial"/>
              </w:rPr>
              <w:t>d</w:t>
            </w:r>
            <w:r w:rsidRPr="005B4E69">
              <w:rPr>
                <w:rFonts w:cs="Arial"/>
              </w:rPr>
              <w:t>escribe how the learner uses the principles of patient-centred care when engaging with the patient.</w:t>
            </w:r>
          </w:p>
        </w:tc>
        <w:tc>
          <w:tcPr>
            <w:tcW w:w="5894" w:type="dxa"/>
          </w:tcPr>
          <w:p w14:paraId="2A0F66CD" w14:textId="4FFF4149" w:rsidR="002F253D" w:rsidRPr="005B4E69" w:rsidRDefault="002F253D" w:rsidP="00D77FCF">
            <w:pPr>
              <w:tabs>
                <w:tab w:val="left" w:pos="1178"/>
              </w:tabs>
              <w:rPr>
                <w:rFonts w:cs="Arial"/>
              </w:rPr>
            </w:pPr>
          </w:p>
        </w:tc>
      </w:tr>
      <w:tr w:rsidR="002F253D" w:rsidRPr="005B4E69" w14:paraId="4BA391F0" w14:textId="77777777" w:rsidTr="006D56C6">
        <w:trPr>
          <w:cantSplit/>
          <w:trHeight w:val="1389"/>
        </w:trPr>
        <w:tc>
          <w:tcPr>
            <w:tcW w:w="4480" w:type="dxa"/>
            <w:vAlign w:val="center"/>
          </w:tcPr>
          <w:p w14:paraId="6E79E031" w14:textId="4458FCB6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  <w:bCs/>
              </w:rPr>
              <w:t>Safeguarding:</w:t>
            </w:r>
            <w:r w:rsidRPr="005B4E69">
              <w:rPr>
                <w:rFonts w:cs="Arial"/>
              </w:rPr>
              <w:t xml:space="preserve"> </w:t>
            </w:r>
            <w:r w:rsidR="00851639">
              <w:rPr>
                <w:rFonts w:cs="Arial"/>
              </w:rPr>
              <w:t>d</w:t>
            </w:r>
            <w:r w:rsidRPr="005B4E69">
              <w:rPr>
                <w:rFonts w:cs="Arial"/>
              </w:rPr>
              <w:t xml:space="preserve">escribe how the learner responded to any safeguarding issues. </w:t>
            </w:r>
          </w:p>
        </w:tc>
        <w:tc>
          <w:tcPr>
            <w:tcW w:w="5894" w:type="dxa"/>
          </w:tcPr>
          <w:p w14:paraId="549AA472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4FE9FB9C" w14:textId="77777777" w:rsidTr="006D56C6">
        <w:trPr>
          <w:cantSplit/>
          <w:trHeight w:val="1389"/>
        </w:trPr>
        <w:tc>
          <w:tcPr>
            <w:tcW w:w="4480" w:type="dxa"/>
            <w:vAlign w:val="center"/>
          </w:tcPr>
          <w:p w14:paraId="5D228CF0" w14:textId="5F4B9D66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  <w:bCs/>
              </w:rPr>
              <w:t>Infection prevention and control:</w:t>
            </w:r>
            <w:r w:rsidRPr="005B4E69">
              <w:rPr>
                <w:rFonts w:cs="Arial"/>
              </w:rPr>
              <w:t xml:space="preserve"> </w:t>
            </w:r>
            <w:r w:rsidR="00851639">
              <w:rPr>
                <w:rFonts w:cs="Arial"/>
              </w:rPr>
              <w:t>d</w:t>
            </w:r>
            <w:r w:rsidRPr="005B4E69">
              <w:rPr>
                <w:rFonts w:cs="Arial"/>
              </w:rPr>
              <w:t>escribe how the learner maintained appropriate levels of hygiene pre</w:t>
            </w:r>
            <w:r w:rsidR="00B11A07">
              <w:rPr>
                <w:rFonts w:cs="Arial"/>
              </w:rPr>
              <w:t>-</w:t>
            </w:r>
            <w:r w:rsidRPr="005B4E69">
              <w:rPr>
                <w:rFonts w:cs="Arial"/>
              </w:rPr>
              <w:t xml:space="preserve"> and post-clinical task.</w:t>
            </w:r>
          </w:p>
        </w:tc>
        <w:tc>
          <w:tcPr>
            <w:tcW w:w="5894" w:type="dxa"/>
          </w:tcPr>
          <w:p w14:paraId="1185AA7B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2217C7DE" w14:textId="77777777" w:rsidTr="006D56C6">
        <w:trPr>
          <w:cantSplit/>
          <w:trHeight w:val="1389"/>
        </w:trPr>
        <w:tc>
          <w:tcPr>
            <w:tcW w:w="4480" w:type="dxa"/>
            <w:vAlign w:val="center"/>
          </w:tcPr>
          <w:p w14:paraId="5E668216" w14:textId="73050C7F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Standard operating procedure</w:t>
            </w:r>
            <w:r w:rsidRPr="005B4E69">
              <w:rPr>
                <w:rFonts w:cs="Arial"/>
                <w:b/>
                <w:bCs/>
              </w:rPr>
              <w:t>s:</w:t>
            </w:r>
            <w:r w:rsidRPr="005B4E69">
              <w:rPr>
                <w:rFonts w:cs="Arial"/>
              </w:rPr>
              <w:t xml:space="preserve"> </w:t>
            </w:r>
            <w:r w:rsidR="00851639">
              <w:rPr>
                <w:rFonts w:cs="Arial"/>
              </w:rPr>
              <w:t>d</w:t>
            </w:r>
            <w:r w:rsidRPr="005B4E69">
              <w:rPr>
                <w:rFonts w:cs="Arial"/>
              </w:rPr>
              <w:t xml:space="preserve">escribe how the learner follows the </w:t>
            </w:r>
            <w:r>
              <w:rPr>
                <w:rFonts w:cs="Arial"/>
              </w:rPr>
              <w:t>Standard operating procedure</w:t>
            </w:r>
            <w:r w:rsidRPr="005B4E69">
              <w:rPr>
                <w:rFonts w:cs="Arial"/>
              </w:rPr>
              <w:t>s for this activity.</w:t>
            </w:r>
          </w:p>
        </w:tc>
        <w:tc>
          <w:tcPr>
            <w:tcW w:w="5894" w:type="dxa"/>
          </w:tcPr>
          <w:p w14:paraId="1D996DD8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34B79098" w14:textId="77777777" w:rsidTr="00F519D7">
        <w:trPr>
          <w:cantSplit/>
          <w:trHeight w:val="1157"/>
        </w:trPr>
        <w:tc>
          <w:tcPr>
            <w:tcW w:w="4480" w:type="dxa"/>
            <w:vAlign w:val="center"/>
          </w:tcPr>
          <w:p w14:paraId="055B65AC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lastRenderedPageBreak/>
              <w:t>Any other comments:</w:t>
            </w:r>
          </w:p>
        </w:tc>
        <w:tc>
          <w:tcPr>
            <w:tcW w:w="5894" w:type="dxa"/>
          </w:tcPr>
          <w:p w14:paraId="1E5818AE" w14:textId="77777777" w:rsidR="002F253D" w:rsidRPr="005B4E69" w:rsidRDefault="002F253D" w:rsidP="00015A0E">
            <w:pPr>
              <w:spacing w:before="0" w:after="0"/>
              <w:rPr>
                <w:rFonts w:cs="Arial"/>
              </w:rPr>
            </w:pPr>
          </w:p>
        </w:tc>
      </w:tr>
    </w:tbl>
    <w:p w14:paraId="0132F8B4" w14:textId="77777777" w:rsidR="002F253D" w:rsidRPr="005B4E69" w:rsidRDefault="002F253D" w:rsidP="002F253D">
      <w:pPr>
        <w:pStyle w:val="NoSpacing"/>
      </w:pPr>
    </w:p>
    <w:tbl>
      <w:tblPr>
        <w:tblStyle w:val="TableGrid6"/>
        <w:tblW w:w="5000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30"/>
        <w:gridCol w:w="3652"/>
        <w:gridCol w:w="876"/>
        <w:gridCol w:w="3216"/>
      </w:tblGrid>
      <w:tr w:rsidR="002F253D" w:rsidRPr="005B4E69" w14:paraId="01B6BA81" w14:textId="77777777" w:rsidTr="00F14959">
        <w:trPr>
          <w:cantSplit/>
          <w:trHeight w:val="56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7BD0EF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Assessor signature: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80B157F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C44A913" w14:textId="2C502087" w:rsidR="00211473" w:rsidRPr="00384F98" w:rsidRDefault="002F253D" w:rsidP="00384F98">
            <w:pPr>
              <w:spacing w:before="0" w:after="0"/>
              <w:rPr>
                <w:rFonts w:cs="Arial"/>
                <w:b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3121" w:type="dxa"/>
          </w:tcPr>
          <w:p w14:paraId="511730C4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</w:p>
        </w:tc>
      </w:tr>
      <w:tr w:rsidR="002F253D" w:rsidRPr="005B4E69" w14:paraId="6B9869E5" w14:textId="77777777" w:rsidTr="00F14959">
        <w:trPr>
          <w:cantSplit/>
          <w:trHeight w:val="56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5A1D9E89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  <w:r w:rsidRPr="005B4E69">
              <w:rPr>
                <w:rFonts w:cs="Arial"/>
                <w:b/>
              </w:rPr>
              <w:t>Learner signature: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D57C60A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6B55370F" w14:textId="5D5B978B" w:rsidR="00211473" w:rsidRPr="00384F98" w:rsidRDefault="002F253D" w:rsidP="00384F98">
            <w:pPr>
              <w:spacing w:before="0" w:after="0"/>
              <w:rPr>
                <w:rFonts w:cs="Arial"/>
                <w:b/>
              </w:rPr>
            </w:pPr>
            <w:r w:rsidRPr="005B4E69">
              <w:rPr>
                <w:rFonts w:cs="Arial"/>
                <w:b/>
              </w:rPr>
              <w:t>Date:</w:t>
            </w:r>
          </w:p>
        </w:tc>
        <w:tc>
          <w:tcPr>
            <w:tcW w:w="3121" w:type="dxa"/>
          </w:tcPr>
          <w:p w14:paraId="3F2E3AF4" w14:textId="77777777" w:rsidR="002F253D" w:rsidRPr="005B4E69" w:rsidRDefault="002F253D" w:rsidP="007C0C8F">
            <w:pPr>
              <w:spacing w:before="0" w:after="0"/>
              <w:rPr>
                <w:rFonts w:cs="Arial"/>
              </w:rPr>
            </w:pPr>
          </w:p>
        </w:tc>
      </w:tr>
    </w:tbl>
    <w:p w14:paraId="51236C6D" w14:textId="77777777" w:rsidR="00F91B4F" w:rsidRPr="00601309" w:rsidRDefault="00F91B4F" w:rsidP="00CC4D23">
      <w:pPr>
        <w:sectPr w:rsidR="00F91B4F" w:rsidRPr="00601309" w:rsidSect="00211473">
          <w:headerReference w:type="default" r:id="rId16"/>
          <w:footerReference w:type="default" r:id="rId17"/>
          <w:pgSz w:w="11906" w:h="16838"/>
          <w:pgMar w:top="2268" w:right="851" w:bottom="1418" w:left="851" w:header="720" w:footer="686" w:gutter="0"/>
          <w:pgNumType w:start="2"/>
          <w:cols w:space="708"/>
          <w:docGrid w:linePitch="360"/>
        </w:sectPr>
      </w:pPr>
    </w:p>
    <w:p w14:paraId="570383B6" w14:textId="77777777" w:rsidR="005E4D4C" w:rsidRPr="00601309" w:rsidRDefault="005E4D4C" w:rsidP="007C0C8F">
      <w:pPr>
        <w:pStyle w:val="Heading1"/>
        <w:spacing w:before="0" w:after="0"/>
      </w:pPr>
      <w:r w:rsidRPr="00601309">
        <w:lastRenderedPageBreak/>
        <w:t>Document information</w:t>
      </w:r>
    </w:p>
    <w:p w14:paraId="765838E2" w14:textId="77777777" w:rsidR="007C0C8F" w:rsidRDefault="007C0C8F" w:rsidP="007C0C8F">
      <w:pPr>
        <w:pStyle w:val="NCFE-document-owner"/>
        <w:rPr>
          <w:rFonts w:cs="Times New Roman"/>
        </w:rPr>
      </w:pPr>
    </w:p>
    <w:p w14:paraId="3CE0CF75" w14:textId="5EE79BFE" w:rsidR="008B4A42" w:rsidRPr="00601309" w:rsidRDefault="008B4A42" w:rsidP="007C0C8F">
      <w:pPr>
        <w:pStyle w:val="NCFE-document-owner"/>
        <w:rPr>
          <w:rFonts w:cs="Times New Roman"/>
        </w:rPr>
      </w:pPr>
      <w:r w:rsidRPr="00601309">
        <w:rPr>
          <w:rFonts w:cs="Times New Roman"/>
        </w:rPr>
        <w:t>All the material in this publication is © NCFE</w:t>
      </w:r>
    </w:p>
    <w:p w14:paraId="4613900C" w14:textId="77777777" w:rsidR="007C0C8F" w:rsidRDefault="007C0C8F" w:rsidP="007C0C8F">
      <w:pPr>
        <w:pStyle w:val="NCFE-document-owner"/>
      </w:pPr>
    </w:p>
    <w:p w14:paraId="17839C64" w14:textId="318B3F99" w:rsidR="005E4D4C" w:rsidRPr="00601309" w:rsidRDefault="005C377C" w:rsidP="007C0C8F">
      <w:pPr>
        <w:pStyle w:val="NCFE-document-owner"/>
      </w:pPr>
      <w:r w:rsidRPr="00601309">
        <w:t xml:space="preserve">Owner: </w:t>
      </w:r>
      <w:fldSimple w:instr="DOCPROPERTY  &quot;NCFE Document Owner&quot;  \* MERGEFORMAT">
        <w:r w:rsidR="002F253D">
          <w:t>Head of Assessment Design</w:t>
        </w:r>
      </w:fldSimple>
    </w:p>
    <w:sectPr w:rsidR="005E4D4C" w:rsidRPr="00601309" w:rsidSect="00211473">
      <w:pgSz w:w="11906" w:h="16838"/>
      <w:pgMar w:top="2268" w:right="851" w:bottom="1418" w:left="851" w:header="72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0864" w14:textId="77777777" w:rsidR="00460487" w:rsidRDefault="00460487" w:rsidP="003020C6">
      <w:r>
        <w:separator/>
      </w:r>
    </w:p>
  </w:endnote>
  <w:endnote w:type="continuationSeparator" w:id="0">
    <w:p w14:paraId="2A45BC5D" w14:textId="77777777" w:rsidR="00460487" w:rsidRDefault="00460487" w:rsidP="003020C6">
      <w:r>
        <w:continuationSeparator/>
      </w:r>
    </w:p>
  </w:endnote>
  <w:endnote w:type="continuationNotice" w:id="1">
    <w:p w14:paraId="59ECDEB7" w14:textId="77777777" w:rsidR="00460487" w:rsidRDefault="0046048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572C4" w14:textId="427D1A21" w:rsidR="00900523" w:rsidRPr="00D562C6" w:rsidRDefault="00900523" w:rsidP="00D562C6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0D4A" w14:textId="77777777" w:rsidR="00D562C6" w:rsidRDefault="00D562C6" w:rsidP="00D562C6">
    <w:pPr>
      <w:pStyle w:val="Footer"/>
    </w:pPr>
    <w:r w:rsidRPr="00211473">
      <w:rPr>
        <w:rFonts w:cs="Arial"/>
        <w:b/>
        <w:sz w:val="18"/>
        <w:szCs w:val="18"/>
      </w:rPr>
      <w:t xml:space="preserve">Version 1.1    </w:t>
    </w:r>
    <w:r w:rsidRPr="00211473">
      <w:rPr>
        <w:rFonts w:cs="Arial"/>
        <w:bCs/>
        <w:sz w:val="18"/>
        <w:szCs w:val="18"/>
      </w:rPr>
      <w:t>September 2021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  <w:p w14:paraId="75E20701" w14:textId="77777777" w:rsidR="00D562C6" w:rsidRDefault="00D56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2F81" w14:textId="2721BEC7" w:rsidR="00211473" w:rsidRDefault="00211473" w:rsidP="00211473">
    <w:pPr>
      <w:pStyle w:val="Footer"/>
    </w:pPr>
    <w:r w:rsidRPr="00211473">
      <w:rPr>
        <w:rFonts w:cs="Arial"/>
        <w:b/>
        <w:sz w:val="18"/>
        <w:szCs w:val="18"/>
      </w:rPr>
      <w:t xml:space="preserve">Version 1.1    </w:t>
    </w:r>
    <w:r w:rsidRPr="00211473">
      <w:rPr>
        <w:rFonts w:cs="Arial"/>
        <w:bCs/>
        <w:sz w:val="18"/>
        <w:szCs w:val="18"/>
      </w:rPr>
      <w:t>September 2021</w:t>
    </w:r>
    <w:r>
      <w:ptab w:relativeTo="margin" w:alignment="center" w:leader="none"/>
    </w:r>
    <w:r>
      <w:ptab w:relativeTo="margin" w:alignment="right" w:leader="none"/>
    </w:r>
    <w:r>
      <w:rPr>
        <w:rFonts w:cs="Arial"/>
        <w:b/>
        <w:sz w:val="18"/>
        <w:szCs w:val="18"/>
      </w:rPr>
      <w:t xml:space="preserve">Visit </w:t>
    </w:r>
    <w:r w:rsidRPr="00E81994">
      <w:rPr>
        <w:rFonts w:cs="Arial"/>
        <w:sz w:val="18"/>
        <w:szCs w:val="18"/>
      </w:rPr>
      <w:t>ncfe.org.uk</w:t>
    </w:r>
    <w:r>
      <w:rPr>
        <w:rFonts w:cs="Arial"/>
        <w:b/>
        <w:sz w:val="18"/>
        <w:szCs w:val="18"/>
      </w:rPr>
      <w:t xml:space="preserve">    Call </w:t>
    </w:r>
    <w:r w:rsidRPr="00E81994">
      <w:rPr>
        <w:rFonts w:cs="Arial"/>
        <w:sz w:val="18"/>
        <w:szCs w:val="18"/>
      </w:rPr>
      <w:t>0191 239 8000</w:t>
    </w:r>
    <w:r>
      <w:rPr>
        <w:rFonts w:cs="Arial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D56BC" w14:textId="77777777" w:rsidR="00460487" w:rsidRDefault="00460487" w:rsidP="003020C6">
      <w:r>
        <w:separator/>
      </w:r>
    </w:p>
  </w:footnote>
  <w:footnote w:type="continuationSeparator" w:id="0">
    <w:p w14:paraId="66A6E492" w14:textId="77777777" w:rsidR="00460487" w:rsidRDefault="00460487" w:rsidP="003020C6">
      <w:r>
        <w:continuationSeparator/>
      </w:r>
    </w:p>
  </w:footnote>
  <w:footnote w:type="continuationNotice" w:id="1">
    <w:p w14:paraId="0D00FA2B" w14:textId="77777777" w:rsidR="00460487" w:rsidRDefault="0046048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88900" w14:textId="3DB31BC5" w:rsidR="00785629" w:rsidRPr="008F3C25" w:rsidRDefault="00785629" w:rsidP="00D562C6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6693925"/>
      <w:docPartObj>
        <w:docPartGallery w:val="Watermarks"/>
        <w:docPartUnique/>
      </w:docPartObj>
    </w:sdtPr>
    <w:sdtEndPr/>
    <w:sdtContent>
      <w:p w14:paraId="4D0F04C4" w14:textId="77777777" w:rsidR="0064193A" w:rsidRDefault="00460487" w:rsidP="00071305">
        <w:pPr>
          <w:pStyle w:val="Head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41321" w14:textId="50D39B47" w:rsidR="009654EC" w:rsidRDefault="00460487" w:rsidP="009654EC">
    <w:pPr>
      <w:tabs>
        <w:tab w:val="right" w:pos="10198"/>
      </w:tabs>
      <w:rPr>
        <w:rFonts w:cs="Arial"/>
        <w:bCs/>
        <w:noProof/>
        <w:color w:val="000000" w:themeColor="text1"/>
        <w:szCs w:val="22"/>
      </w:rPr>
    </w:pPr>
    <w:sdt>
      <w:sdtPr>
        <w:id w:val="2241659"/>
        <w:docPartObj>
          <w:docPartGallery w:val="Watermarks"/>
          <w:docPartUnique/>
        </w:docPartObj>
      </w:sdtPr>
      <w:sdtEndPr/>
      <w:sdtContent/>
    </w:sdt>
    <w:r w:rsidR="009654EC">
      <w:t>Working in the health and science sector</w:t>
    </w:r>
    <w:r w:rsidR="009654EC">
      <w:rPr>
        <w:rFonts w:cs="Arial"/>
        <w:bCs/>
        <w:color w:val="000000" w:themeColor="text1"/>
        <w:szCs w:val="22"/>
      </w:rPr>
      <w:tab/>
    </w:r>
    <w:r w:rsidR="009654EC" w:rsidRPr="00347933">
      <w:rPr>
        <w:rFonts w:cs="Arial"/>
        <w:bCs/>
        <w:color w:val="000000" w:themeColor="text1"/>
        <w:szCs w:val="22"/>
      </w:rPr>
      <w:fldChar w:fldCharType="begin"/>
    </w:r>
    <w:r w:rsidR="009654EC" w:rsidRPr="00347933">
      <w:rPr>
        <w:rFonts w:cs="Arial"/>
        <w:bCs/>
        <w:color w:val="000000" w:themeColor="text1"/>
        <w:szCs w:val="22"/>
      </w:rPr>
      <w:instrText xml:space="preserve"> PAGE   \* MERGEFORMAT </w:instrText>
    </w:r>
    <w:r w:rsidR="009654EC" w:rsidRPr="00347933">
      <w:rPr>
        <w:rFonts w:cs="Arial"/>
        <w:bCs/>
        <w:color w:val="000000" w:themeColor="text1"/>
        <w:szCs w:val="22"/>
      </w:rPr>
      <w:fldChar w:fldCharType="separate"/>
    </w:r>
    <w:r w:rsidR="009654EC">
      <w:rPr>
        <w:rFonts w:cs="Arial"/>
        <w:bCs/>
        <w:color w:val="000000" w:themeColor="text1"/>
        <w:szCs w:val="22"/>
      </w:rPr>
      <w:t>2</w:t>
    </w:r>
    <w:r w:rsidR="009654EC" w:rsidRPr="00347933">
      <w:rPr>
        <w:rFonts w:cs="Arial"/>
        <w:bCs/>
        <w:noProof/>
        <w:color w:val="000000" w:themeColor="text1"/>
        <w:szCs w:val="22"/>
      </w:rPr>
      <w:fldChar w:fldCharType="end"/>
    </w:r>
  </w:p>
  <w:p w14:paraId="61DEA8EF" w14:textId="77777777" w:rsidR="009654EC" w:rsidRDefault="009654EC" w:rsidP="009654EC">
    <w:pPr>
      <w:tabs>
        <w:tab w:val="right" w:pos="10198"/>
      </w:tabs>
      <w:rPr>
        <w:rFonts w:cs="Arial"/>
        <w:bCs/>
        <w:color w:val="000000" w:themeColor="text1"/>
        <w:szCs w:val="22"/>
      </w:rPr>
    </w:pPr>
  </w:p>
  <w:p w14:paraId="3603D1C2" w14:textId="77777777" w:rsidR="009654EC" w:rsidRPr="00704FDF" w:rsidRDefault="009654EC" w:rsidP="009654EC">
    <w:pPr>
      <w:tabs>
        <w:tab w:val="right" w:pos="10198"/>
      </w:tabs>
      <w:rPr>
        <w:rFonts w:cs="Arial"/>
        <w:color w:val="000000" w:themeColor="text1"/>
        <w:szCs w:val="22"/>
      </w:rPr>
    </w:pP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  <w:r>
      <w:rPr>
        <w:rFonts w:cs="Arial"/>
        <w:bCs/>
        <w:color w:val="000000" w:themeColor="text1"/>
        <w:szCs w:val="22"/>
      </w:rPr>
      <w:tab/>
    </w:r>
  </w:p>
  <w:p w14:paraId="0C85A7E1" w14:textId="5C9EFEF9" w:rsidR="0041493E" w:rsidRDefault="0041493E" w:rsidP="009654EC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85E"/>
    <w:multiLevelType w:val="multilevel"/>
    <w:tmpl w:val="8124B3CA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1" w15:restartNumberingAfterBreak="0">
    <w:nsid w:val="440E7DC4"/>
    <w:multiLevelType w:val="multilevel"/>
    <w:tmpl w:val="09401F48"/>
    <w:lvl w:ilvl="0">
      <w:start w:val="1"/>
      <w:numFmt w:val="bulle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3" w15:restartNumberingAfterBreak="0">
    <w:nsid w:val="79C7286D"/>
    <w:multiLevelType w:val="multilevel"/>
    <w:tmpl w:val="EAE293EC"/>
    <w:lvl w:ilvl="0">
      <w:start w:val="1"/>
      <w:numFmt w:val="bullet"/>
      <w:pStyle w:val="NCFE-Bullet-Short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3"/>
  </w:num>
  <w:num w:numId="5">
    <w:abstractNumId w:val="3"/>
  </w:num>
  <w:num w:numId="6">
    <w:abstractNumId w:val="2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00"/>
  <w:displayHorizontalDrawingGridEvery w:val="2"/>
  <w:characterSpacingControl w:val="doNotCompress"/>
  <w:hdr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A7D"/>
    <w:rsid w:val="00010018"/>
    <w:rsid w:val="00013B28"/>
    <w:rsid w:val="00014570"/>
    <w:rsid w:val="000153B1"/>
    <w:rsid w:val="00015A0E"/>
    <w:rsid w:val="00016E73"/>
    <w:rsid w:val="00017C01"/>
    <w:rsid w:val="00023377"/>
    <w:rsid w:val="000255DC"/>
    <w:rsid w:val="0003131F"/>
    <w:rsid w:val="00033C59"/>
    <w:rsid w:val="0004244A"/>
    <w:rsid w:val="0004613C"/>
    <w:rsid w:val="00063DEB"/>
    <w:rsid w:val="000644F1"/>
    <w:rsid w:val="00071305"/>
    <w:rsid w:val="00086248"/>
    <w:rsid w:val="000A0449"/>
    <w:rsid w:val="000A2B92"/>
    <w:rsid w:val="000A4127"/>
    <w:rsid w:val="000A5CC5"/>
    <w:rsid w:val="000C27F4"/>
    <w:rsid w:val="000C6D46"/>
    <w:rsid w:val="000D115E"/>
    <w:rsid w:val="000D31B6"/>
    <w:rsid w:val="000F24A9"/>
    <w:rsid w:val="000F4E74"/>
    <w:rsid w:val="000F7F61"/>
    <w:rsid w:val="0011344B"/>
    <w:rsid w:val="00113E0D"/>
    <w:rsid w:val="00162105"/>
    <w:rsid w:val="001743E5"/>
    <w:rsid w:val="001752D5"/>
    <w:rsid w:val="00177217"/>
    <w:rsid w:val="001844C0"/>
    <w:rsid w:val="00187A5E"/>
    <w:rsid w:val="00192819"/>
    <w:rsid w:val="00194499"/>
    <w:rsid w:val="001A09FC"/>
    <w:rsid w:val="001B6603"/>
    <w:rsid w:val="001D2117"/>
    <w:rsid w:val="001D3DA4"/>
    <w:rsid w:val="001F7EBF"/>
    <w:rsid w:val="002048D7"/>
    <w:rsid w:val="00210A94"/>
    <w:rsid w:val="00211473"/>
    <w:rsid w:val="00213EC9"/>
    <w:rsid w:val="00235F63"/>
    <w:rsid w:val="00235FE0"/>
    <w:rsid w:val="0024293E"/>
    <w:rsid w:val="00262D1A"/>
    <w:rsid w:val="0026741E"/>
    <w:rsid w:val="00270638"/>
    <w:rsid w:val="002855F0"/>
    <w:rsid w:val="00291F58"/>
    <w:rsid w:val="002A43DF"/>
    <w:rsid w:val="002B0492"/>
    <w:rsid w:val="002C440A"/>
    <w:rsid w:val="002D2775"/>
    <w:rsid w:val="002D33E4"/>
    <w:rsid w:val="002E0EE2"/>
    <w:rsid w:val="002F253D"/>
    <w:rsid w:val="003020C6"/>
    <w:rsid w:val="00303B87"/>
    <w:rsid w:val="003143FF"/>
    <w:rsid w:val="00327C47"/>
    <w:rsid w:val="00344729"/>
    <w:rsid w:val="00346097"/>
    <w:rsid w:val="00351F1F"/>
    <w:rsid w:val="00355338"/>
    <w:rsid w:val="00356F73"/>
    <w:rsid w:val="0036222A"/>
    <w:rsid w:val="003750BE"/>
    <w:rsid w:val="00381691"/>
    <w:rsid w:val="00384F98"/>
    <w:rsid w:val="00385699"/>
    <w:rsid w:val="00385BB1"/>
    <w:rsid w:val="0038752F"/>
    <w:rsid w:val="0039070F"/>
    <w:rsid w:val="00391ACC"/>
    <w:rsid w:val="003932BC"/>
    <w:rsid w:val="003A043A"/>
    <w:rsid w:val="003B3572"/>
    <w:rsid w:val="003C1EB4"/>
    <w:rsid w:val="003D612B"/>
    <w:rsid w:val="003D66CE"/>
    <w:rsid w:val="003F301E"/>
    <w:rsid w:val="003F6ED6"/>
    <w:rsid w:val="003F708B"/>
    <w:rsid w:val="003F7704"/>
    <w:rsid w:val="00410569"/>
    <w:rsid w:val="0041493E"/>
    <w:rsid w:val="00414A89"/>
    <w:rsid w:val="00435A96"/>
    <w:rsid w:val="00436281"/>
    <w:rsid w:val="00447517"/>
    <w:rsid w:val="00447F21"/>
    <w:rsid w:val="00450269"/>
    <w:rsid w:val="0045282E"/>
    <w:rsid w:val="00452F33"/>
    <w:rsid w:val="00456783"/>
    <w:rsid w:val="00460487"/>
    <w:rsid w:val="0047321C"/>
    <w:rsid w:val="00475BAC"/>
    <w:rsid w:val="00476BCD"/>
    <w:rsid w:val="00485058"/>
    <w:rsid w:val="00492179"/>
    <w:rsid w:val="00493A65"/>
    <w:rsid w:val="00494423"/>
    <w:rsid w:val="004B7671"/>
    <w:rsid w:val="004C54B4"/>
    <w:rsid w:val="004E02C2"/>
    <w:rsid w:val="004E1FB7"/>
    <w:rsid w:val="004F294F"/>
    <w:rsid w:val="00502EC9"/>
    <w:rsid w:val="005038E1"/>
    <w:rsid w:val="00511938"/>
    <w:rsid w:val="00513599"/>
    <w:rsid w:val="0052130A"/>
    <w:rsid w:val="00524F58"/>
    <w:rsid w:val="00534AC4"/>
    <w:rsid w:val="00550DB5"/>
    <w:rsid w:val="0055584A"/>
    <w:rsid w:val="005575A9"/>
    <w:rsid w:val="0056013C"/>
    <w:rsid w:val="00567EDD"/>
    <w:rsid w:val="0058582B"/>
    <w:rsid w:val="005955BB"/>
    <w:rsid w:val="00596F2C"/>
    <w:rsid w:val="005A1E3B"/>
    <w:rsid w:val="005A3989"/>
    <w:rsid w:val="005A5A87"/>
    <w:rsid w:val="005A774E"/>
    <w:rsid w:val="005C377C"/>
    <w:rsid w:val="005C41BC"/>
    <w:rsid w:val="005E2E11"/>
    <w:rsid w:val="005E38DC"/>
    <w:rsid w:val="005E4D4C"/>
    <w:rsid w:val="005E6AB7"/>
    <w:rsid w:val="005E7FE8"/>
    <w:rsid w:val="005F2262"/>
    <w:rsid w:val="005F35CE"/>
    <w:rsid w:val="00601309"/>
    <w:rsid w:val="00603715"/>
    <w:rsid w:val="00613F24"/>
    <w:rsid w:val="00630ED1"/>
    <w:rsid w:val="0064193A"/>
    <w:rsid w:val="00641CE1"/>
    <w:rsid w:val="00663AA0"/>
    <w:rsid w:val="0066650A"/>
    <w:rsid w:val="00667C76"/>
    <w:rsid w:val="00670D5D"/>
    <w:rsid w:val="0068231B"/>
    <w:rsid w:val="0069100F"/>
    <w:rsid w:val="00691BE0"/>
    <w:rsid w:val="006B3871"/>
    <w:rsid w:val="006D56C6"/>
    <w:rsid w:val="006D7F2C"/>
    <w:rsid w:val="006F1655"/>
    <w:rsid w:val="006F70E3"/>
    <w:rsid w:val="00702029"/>
    <w:rsid w:val="00710A50"/>
    <w:rsid w:val="0071171E"/>
    <w:rsid w:val="00712178"/>
    <w:rsid w:val="00717931"/>
    <w:rsid w:val="007350A3"/>
    <w:rsid w:val="00741F74"/>
    <w:rsid w:val="00757055"/>
    <w:rsid w:val="00762D12"/>
    <w:rsid w:val="00773A5C"/>
    <w:rsid w:val="00774C40"/>
    <w:rsid w:val="007831A6"/>
    <w:rsid w:val="00785629"/>
    <w:rsid w:val="007867AD"/>
    <w:rsid w:val="007B09C2"/>
    <w:rsid w:val="007B1813"/>
    <w:rsid w:val="007B7E28"/>
    <w:rsid w:val="007C0C8F"/>
    <w:rsid w:val="007D1FDF"/>
    <w:rsid w:val="007E4F58"/>
    <w:rsid w:val="00801025"/>
    <w:rsid w:val="008119FE"/>
    <w:rsid w:val="00813193"/>
    <w:rsid w:val="008235DE"/>
    <w:rsid w:val="00823735"/>
    <w:rsid w:val="008239EA"/>
    <w:rsid w:val="00824A96"/>
    <w:rsid w:val="00825074"/>
    <w:rsid w:val="00827C81"/>
    <w:rsid w:val="00832C01"/>
    <w:rsid w:val="00835AEC"/>
    <w:rsid w:val="00847B9D"/>
    <w:rsid w:val="00847C82"/>
    <w:rsid w:val="00851639"/>
    <w:rsid w:val="00856321"/>
    <w:rsid w:val="0086467D"/>
    <w:rsid w:val="00877274"/>
    <w:rsid w:val="0088246F"/>
    <w:rsid w:val="00885E6A"/>
    <w:rsid w:val="0089072E"/>
    <w:rsid w:val="008B07D4"/>
    <w:rsid w:val="008B4A42"/>
    <w:rsid w:val="008B5409"/>
    <w:rsid w:val="008C1340"/>
    <w:rsid w:val="008E1650"/>
    <w:rsid w:val="008E1DC5"/>
    <w:rsid w:val="008F0CE4"/>
    <w:rsid w:val="008F3210"/>
    <w:rsid w:val="008F3C25"/>
    <w:rsid w:val="00900523"/>
    <w:rsid w:val="00900882"/>
    <w:rsid w:val="00904DF1"/>
    <w:rsid w:val="00905867"/>
    <w:rsid w:val="00916ABD"/>
    <w:rsid w:val="009311AB"/>
    <w:rsid w:val="0093715F"/>
    <w:rsid w:val="009448ED"/>
    <w:rsid w:val="00951DF5"/>
    <w:rsid w:val="00962F95"/>
    <w:rsid w:val="009654EC"/>
    <w:rsid w:val="00971C4E"/>
    <w:rsid w:val="0097630D"/>
    <w:rsid w:val="009833F4"/>
    <w:rsid w:val="009922D8"/>
    <w:rsid w:val="00994A17"/>
    <w:rsid w:val="009A366A"/>
    <w:rsid w:val="009B2076"/>
    <w:rsid w:val="009D7BB8"/>
    <w:rsid w:val="009E0C0F"/>
    <w:rsid w:val="009E18EB"/>
    <w:rsid w:val="009F1985"/>
    <w:rsid w:val="00A07413"/>
    <w:rsid w:val="00A21E91"/>
    <w:rsid w:val="00A30976"/>
    <w:rsid w:val="00A41F89"/>
    <w:rsid w:val="00A420D9"/>
    <w:rsid w:val="00A42E72"/>
    <w:rsid w:val="00A44314"/>
    <w:rsid w:val="00A4484B"/>
    <w:rsid w:val="00A60F9A"/>
    <w:rsid w:val="00A618D2"/>
    <w:rsid w:val="00A73817"/>
    <w:rsid w:val="00A80FC9"/>
    <w:rsid w:val="00AA351A"/>
    <w:rsid w:val="00AA3F3C"/>
    <w:rsid w:val="00AA6603"/>
    <w:rsid w:val="00AA6ACA"/>
    <w:rsid w:val="00AA6D12"/>
    <w:rsid w:val="00AB334F"/>
    <w:rsid w:val="00AB751E"/>
    <w:rsid w:val="00AC6239"/>
    <w:rsid w:val="00AE6BFD"/>
    <w:rsid w:val="00AE6EBE"/>
    <w:rsid w:val="00AE74FC"/>
    <w:rsid w:val="00AF7BAE"/>
    <w:rsid w:val="00B10D49"/>
    <w:rsid w:val="00B11A07"/>
    <w:rsid w:val="00B41219"/>
    <w:rsid w:val="00B4503B"/>
    <w:rsid w:val="00B52F81"/>
    <w:rsid w:val="00B53643"/>
    <w:rsid w:val="00B56168"/>
    <w:rsid w:val="00B63A94"/>
    <w:rsid w:val="00B6550E"/>
    <w:rsid w:val="00B71677"/>
    <w:rsid w:val="00B823A4"/>
    <w:rsid w:val="00B840A5"/>
    <w:rsid w:val="00B96A1B"/>
    <w:rsid w:val="00B96E23"/>
    <w:rsid w:val="00BA4A56"/>
    <w:rsid w:val="00BB0E95"/>
    <w:rsid w:val="00BB18A5"/>
    <w:rsid w:val="00BB4D8A"/>
    <w:rsid w:val="00BB6196"/>
    <w:rsid w:val="00BB668D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3123"/>
    <w:rsid w:val="00C34BFF"/>
    <w:rsid w:val="00C3630F"/>
    <w:rsid w:val="00C46247"/>
    <w:rsid w:val="00C52E40"/>
    <w:rsid w:val="00C54DC5"/>
    <w:rsid w:val="00C55D23"/>
    <w:rsid w:val="00C743D5"/>
    <w:rsid w:val="00C74DFF"/>
    <w:rsid w:val="00C81027"/>
    <w:rsid w:val="00C87B7D"/>
    <w:rsid w:val="00CA0541"/>
    <w:rsid w:val="00CA32E1"/>
    <w:rsid w:val="00CB5F21"/>
    <w:rsid w:val="00CB67C7"/>
    <w:rsid w:val="00CB6F99"/>
    <w:rsid w:val="00CC1A19"/>
    <w:rsid w:val="00CC4261"/>
    <w:rsid w:val="00CC4D23"/>
    <w:rsid w:val="00CC5448"/>
    <w:rsid w:val="00CD2A62"/>
    <w:rsid w:val="00CD3DDC"/>
    <w:rsid w:val="00CD5A54"/>
    <w:rsid w:val="00CD63AC"/>
    <w:rsid w:val="00D01AFE"/>
    <w:rsid w:val="00D027F6"/>
    <w:rsid w:val="00D0373F"/>
    <w:rsid w:val="00D108F2"/>
    <w:rsid w:val="00D2188F"/>
    <w:rsid w:val="00D2258B"/>
    <w:rsid w:val="00D23E33"/>
    <w:rsid w:val="00D33343"/>
    <w:rsid w:val="00D5125C"/>
    <w:rsid w:val="00D52EC5"/>
    <w:rsid w:val="00D54F91"/>
    <w:rsid w:val="00D562C6"/>
    <w:rsid w:val="00D64829"/>
    <w:rsid w:val="00D64999"/>
    <w:rsid w:val="00D72E29"/>
    <w:rsid w:val="00D739C4"/>
    <w:rsid w:val="00D741D0"/>
    <w:rsid w:val="00D77FCF"/>
    <w:rsid w:val="00D82C0C"/>
    <w:rsid w:val="00D96AAA"/>
    <w:rsid w:val="00DC04EC"/>
    <w:rsid w:val="00DC0AE1"/>
    <w:rsid w:val="00DC0EF6"/>
    <w:rsid w:val="00DC1B4D"/>
    <w:rsid w:val="00DC21E7"/>
    <w:rsid w:val="00DD66AA"/>
    <w:rsid w:val="00DD7BC0"/>
    <w:rsid w:val="00DE0526"/>
    <w:rsid w:val="00DF1443"/>
    <w:rsid w:val="00DF1FB7"/>
    <w:rsid w:val="00DF46BD"/>
    <w:rsid w:val="00E13E1C"/>
    <w:rsid w:val="00E17DAD"/>
    <w:rsid w:val="00E26FE2"/>
    <w:rsid w:val="00E3097D"/>
    <w:rsid w:val="00E31E8B"/>
    <w:rsid w:val="00E404F7"/>
    <w:rsid w:val="00E42A2D"/>
    <w:rsid w:val="00E454E9"/>
    <w:rsid w:val="00E62D3F"/>
    <w:rsid w:val="00E63850"/>
    <w:rsid w:val="00E658C6"/>
    <w:rsid w:val="00E65B43"/>
    <w:rsid w:val="00E6646D"/>
    <w:rsid w:val="00E72DF7"/>
    <w:rsid w:val="00E77253"/>
    <w:rsid w:val="00E9065C"/>
    <w:rsid w:val="00E94254"/>
    <w:rsid w:val="00E962FB"/>
    <w:rsid w:val="00EA207C"/>
    <w:rsid w:val="00EA788C"/>
    <w:rsid w:val="00EB1CDA"/>
    <w:rsid w:val="00EC7ECE"/>
    <w:rsid w:val="00ED2E59"/>
    <w:rsid w:val="00ED477E"/>
    <w:rsid w:val="00EE72D8"/>
    <w:rsid w:val="00F03A3A"/>
    <w:rsid w:val="00F14959"/>
    <w:rsid w:val="00F30DD0"/>
    <w:rsid w:val="00F34074"/>
    <w:rsid w:val="00F36F4D"/>
    <w:rsid w:val="00F44D33"/>
    <w:rsid w:val="00F4772C"/>
    <w:rsid w:val="00F47870"/>
    <w:rsid w:val="00F519D7"/>
    <w:rsid w:val="00F54B17"/>
    <w:rsid w:val="00F5790F"/>
    <w:rsid w:val="00F623D4"/>
    <w:rsid w:val="00F71833"/>
    <w:rsid w:val="00F73DA2"/>
    <w:rsid w:val="00F74E01"/>
    <w:rsid w:val="00F82BE8"/>
    <w:rsid w:val="00F840F5"/>
    <w:rsid w:val="00F87887"/>
    <w:rsid w:val="00F91B4F"/>
    <w:rsid w:val="00F97E81"/>
    <w:rsid w:val="00FA0B2F"/>
    <w:rsid w:val="00FA25FA"/>
    <w:rsid w:val="00FA56B5"/>
    <w:rsid w:val="00FC4809"/>
    <w:rsid w:val="00FD044D"/>
    <w:rsid w:val="00FE0B15"/>
    <w:rsid w:val="00FE1D07"/>
    <w:rsid w:val="00FE6F0C"/>
    <w:rsid w:val="00FF1A7D"/>
    <w:rsid w:val="00FF4EF2"/>
    <w:rsid w:val="14581BA3"/>
    <w:rsid w:val="262FB83D"/>
    <w:rsid w:val="5323032F"/>
    <w:rsid w:val="5929F116"/>
    <w:rsid w:val="7E87E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shapeDefaults>
  <w:decimalSymbol w:val="."/>
  <w:listSeparator w:val=","/>
  <w14:docId w14:val="59FAB8BF"/>
  <w15:docId w15:val="{DE803192-D3BD-40AF-A6C4-DE30D7EA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117"/>
    <w:pPr>
      <w:spacing w:before="120" w:after="120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1305"/>
    <w:pPr>
      <w:keepNext/>
      <w:keepLines/>
      <w:pageBreakBefore/>
      <w:spacing w:before="240"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1305"/>
    <w:pPr>
      <w:keepNext/>
      <w:keepLines/>
      <w:spacing w:before="240" w:after="240"/>
      <w:outlineLvl w:val="1"/>
    </w:pPr>
    <w:rPr>
      <w:rFonts w:eastAsiaTheme="majorEastAsia" w:cs="Arial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1305"/>
    <w:pPr>
      <w:keepNext/>
      <w:keepLines/>
      <w:spacing w:before="240" w:after="24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1305"/>
    <w:pPr>
      <w:keepNext/>
      <w:keepLines/>
      <w:spacing w:before="240" w:after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71305"/>
    <w:pPr>
      <w:keepNext/>
      <w:keepLines/>
      <w:spacing w:before="240" w:after="240"/>
      <w:outlineLvl w:val="4"/>
    </w:pPr>
    <w:rPr>
      <w:rFonts w:eastAsiaTheme="majorEastAsia" w:cstheme="majorBidi"/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71305"/>
    <w:pPr>
      <w:keepNext/>
      <w:keepLines/>
      <w:spacing w:before="240" w:after="240"/>
      <w:outlineLvl w:val="5"/>
    </w:pPr>
    <w:rPr>
      <w:rFonts w:eastAsiaTheme="majorEastAsia" w:cstheme="majorBidi"/>
      <w:b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071305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071305"/>
    <w:pPr>
      <w:tabs>
        <w:tab w:val="center" w:pos="4513"/>
        <w:tab w:val="right" w:pos="10206"/>
      </w:tabs>
      <w:jc w:val="right"/>
    </w:pPr>
    <w:rPr>
      <w:rFonts w:ascii="Arial" w:hAnsi="Arial" w:cs="Arial"/>
      <w:noProof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1305"/>
    <w:rPr>
      <w:rFonts w:ascii="Arial" w:hAnsi="Arial" w:cs="Arial"/>
      <w:noProof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1305"/>
    <w:pPr>
      <w:tabs>
        <w:tab w:val="center" w:pos="4513"/>
        <w:tab w:val="right" w:pos="9026"/>
      </w:tabs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071305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302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A6ACA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A6ACA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1D2117"/>
    <w:pPr>
      <w:spacing w:before="1080" w:after="30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D2117"/>
    <w:rPr>
      <w:rFonts w:ascii="Arial" w:eastAsiaTheme="majorEastAsia" w:hAnsi="Arial" w:cstheme="majorBidi"/>
      <w:b/>
      <w:kern w:val="28"/>
      <w:sz w:val="32"/>
      <w:szCs w:val="52"/>
    </w:rPr>
  </w:style>
  <w:style w:type="paragraph" w:customStyle="1" w:styleId="NCFE-qualification-title">
    <w:name w:val="NCFE-qualification-title"/>
    <w:next w:val="Normal"/>
    <w:qFormat/>
    <w:rsid w:val="00AA6ACA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F34074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A6ACA"/>
    <w:rPr>
      <w:noProof/>
      <w:lang w:eastAsia="en-GB"/>
    </w:rPr>
  </w:style>
  <w:style w:type="paragraph" w:customStyle="1" w:styleId="NCFE-assignment-ordinal">
    <w:name w:val="NCFE-assignment-ordinal"/>
    <w:qFormat/>
    <w:rsid w:val="00F34074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F34074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A6ACA"/>
    <w:rPr>
      <w:rFonts w:ascii="Arial" w:hAnsi="Arial" w:cs="Arial"/>
    </w:rPr>
  </w:style>
  <w:style w:type="paragraph" w:customStyle="1" w:styleId="NCFE-assessment-period">
    <w:name w:val="NCFE-assessment-period"/>
    <w:qFormat/>
    <w:rsid w:val="00AA6ACA"/>
    <w:rPr>
      <w:rFonts w:ascii="Arial" w:hAnsi="Arial" w:cs="Arial"/>
    </w:rPr>
  </w:style>
  <w:style w:type="paragraph" w:customStyle="1" w:styleId="NCFE-student-instructions">
    <w:name w:val="NCFE-student-instructions"/>
    <w:qFormat/>
    <w:rsid w:val="00AA6ACA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A6ACA"/>
  </w:style>
  <w:style w:type="paragraph" w:customStyle="1" w:styleId="NCFE-rubric">
    <w:name w:val="NCFE-rubric"/>
    <w:qFormat/>
    <w:rsid w:val="00AA6ACA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A6ACA"/>
  </w:style>
  <w:style w:type="paragraph" w:customStyle="1" w:styleId="NCFE-trademark-information">
    <w:name w:val="NCFE-trademark-information"/>
    <w:basedOn w:val="NCFE-candidate-form"/>
    <w:qFormat/>
    <w:rsid w:val="00AA6ACA"/>
  </w:style>
  <w:style w:type="paragraph" w:customStyle="1" w:styleId="NCFE-barcode">
    <w:name w:val="NCFE-barcode"/>
    <w:qFormat/>
    <w:rsid w:val="00AA6ACA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A6ACA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F34074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A6ACA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B15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A6ACA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D64829"/>
    <w:rPr>
      <w:color w:val="auto"/>
      <w:sz w:val="22"/>
    </w:rPr>
  </w:style>
  <w:style w:type="paragraph" w:customStyle="1" w:styleId="NCFE-document-version-number">
    <w:name w:val="NCFE-document-version-number"/>
    <w:qFormat/>
    <w:rsid w:val="00F34074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F34074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71305"/>
    <w:rPr>
      <w:rFonts w:ascii="Arial" w:eastAsiaTheme="majorEastAsia" w:hAnsi="Arial" w:cstheme="majorBidi"/>
      <w:b/>
      <w:bCs/>
      <w:sz w:val="2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1305"/>
    <w:rPr>
      <w:rFonts w:ascii="Arial" w:eastAsiaTheme="majorEastAsia" w:hAnsi="Arial" w:cs="Arial"/>
      <w:b/>
      <w:bCs/>
      <w:color w:val="000000" w:themeColor="text1"/>
      <w:sz w:val="2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F718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1833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E1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8E1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071305"/>
    <w:rPr>
      <w:rFonts w:ascii="Arial" w:eastAsiaTheme="majorEastAsia" w:hAnsi="Arial" w:cstheme="majorBidi"/>
      <w:b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7130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AA"/>
    <w:pPr>
      <w:ind w:left="720"/>
    </w:pPr>
  </w:style>
  <w:style w:type="paragraph" w:styleId="Revision">
    <w:name w:val="Revision"/>
    <w:hidden/>
    <w:uiPriority w:val="99"/>
    <w:semiHidden/>
    <w:rsid w:val="005038E1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1833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038E1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833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38E1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F71833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A6ACA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071305"/>
    <w:rPr>
      <w:rFonts w:ascii="Arial" w:eastAsiaTheme="majorEastAsia" w:hAnsi="Arial" w:cstheme="majorBidi"/>
      <w:b/>
      <w:bCs/>
      <w:color w:val="000000" w:themeColor="text1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71305"/>
    <w:rPr>
      <w:rFonts w:ascii="Arial" w:eastAsiaTheme="majorEastAsia" w:hAnsi="Arial" w:cstheme="majorBidi"/>
      <w:b/>
      <w:bCs/>
      <w:iCs/>
      <w:color w:val="000000" w:themeColor="text1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071305"/>
    <w:rPr>
      <w:rFonts w:ascii="Arial" w:eastAsiaTheme="majorEastAsia" w:hAnsi="Arial" w:cstheme="majorBidi"/>
      <w:b/>
      <w:color w:val="000000" w:themeColor="text1"/>
      <w:sz w:val="22"/>
    </w:rPr>
  </w:style>
  <w:style w:type="paragraph" w:customStyle="1" w:styleId="NCFE-intentionally-blank">
    <w:name w:val="NCFE-intentionally-blank"/>
    <w:qFormat/>
    <w:rsid w:val="00AA6ACA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1833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67C7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A6ACA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1D2117"/>
    <w:pPr>
      <w:numPr>
        <w:numId w:val="7"/>
      </w:numPr>
    </w:pPr>
  </w:style>
  <w:style w:type="paragraph" w:customStyle="1" w:styleId="NCFE-Bullet-Table">
    <w:name w:val="NCFE-Bullet-Table"/>
    <w:qFormat/>
    <w:rsid w:val="001D2117"/>
    <w:pPr>
      <w:numPr>
        <w:numId w:val="8"/>
      </w:numPr>
      <w:spacing w:before="120" w:after="120"/>
    </w:pPr>
    <w:rPr>
      <w:rFonts w:ascii="Arial" w:hAnsi="Arial" w:cs="Arial"/>
      <w:sz w:val="22"/>
      <w:szCs w:val="22"/>
    </w:rPr>
  </w:style>
  <w:style w:type="paragraph" w:customStyle="1" w:styleId="NCFE-Inside-FC-Qual-Title">
    <w:name w:val="NCFE-Inside-FC-Qual-Title"/>
    <w:basedOn w:val="Normal"/>
    <w:qFormat/>
    <w:rsid w:val="00AA6ACA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117"/>
    <w:pPr>
      <w:numPr>
        <w:ilvl w:val="1"/>
      </w:numPr>
      <w:spacing w:line="320" w:lineRule="exac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D2117"/>
    <w:rPr>
      <w:rFonts w:ascii="Arial" w:eastAsiaTheme="majorEastAsia" w:hAnsi="Arial" w:cstheme="majorBidi"/>
      <w:b/>
      <w:iCs/>
      <w:color w:val="000000" w:themeColor="text1"/>
      <w:sz w:val="3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0C0F"/>
    <w:pPr>
      <w:tabs>
        <w:tab w:val="right" w:leader="dot" w:pos="10194"/>
      </w:tabs>
      <w:spacing w:before="240" w:after="100"/>
    </w:pPr>
    <w:rPr>
      <w:b/>
    </w:rPr>
  </w:style>
  <w:style w:type="paragraph" w:customStyle="1" w:styleId="NCFE-list-item-with-hanging-indent">
    <w:name w:val="NCFE-list-item-with-hanging-indent"/>
    <w:basedOn w:val="Normal"/>
    <w:qFormat/>
    <w:rsid w:val="00AA6ACA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086248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A6ACA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A6ACA"/>
    <w:pPr>
      <w:ind w:left="1148"/>
    </w:pPr>
  </w:style>
  <w:style w:type="paragraph" w:customStyle="1" w:styleId="NCFE-contents">
    <w:name w:val="NCFE-contents"/>
    <w:basedOn w:val="Normal"/>
    <w:qFormat/>
    <w:rsid w:val="00AA6ACA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A6ACA"/>
    <w:pPr>
      <w:keepNext/>
      <w:keepLines/>
      <w:jc w:val="center"/>
    </w:pPr>
  </w:style>
  <w:style w:type="paragraph" w:customStyle="1" w:styleId="NCFE-Table-Text">
    <w:name w:val="NCFE-Table-Text"/>
    <w:basedOn w:val="Normal"/>
    <w:qFormat/>
    <w:rsid w:val="00AA6ACA"/>
    <w:pPr>
      <w:spacing w:before="0" w:after="0"/>
    </w:pPr>
  </w:style>
  <w:style w:type="paragraph" w:styleId="TOC2">
    <w:name w:val="toc 2"/>
    <w:basedOn w:val="Normal"/>
    <w:next w:val="Normal"/>
    <w:autoRedefine/>
    <w:uiPriority w:val="39"/>
    <w:unhideWhenUsed/>
    <w:rsid w:val="00385BB1"/>
    <w:pPr>
      <w:spacing w:after="100"/>
    </w:pPr>
  </w:style>
  <w:style w:type="paragraph" w:customStyle="1" w:styleId="NCFE-Numbered-Paragraph-with-wrap">
    <w:name w:val="NCFE-Numbered-Paragraph-with-wrap"/>
    <w:basedOn w:val="Normal"/>
    <w:qFormat/>
    <w:rsid w:val="00AA6ACA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0D31B6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table" w:customStyle="1" w:styleId="TableGrid1">
    <w:name w:val="Table Grid1"/>
    <w:basedOn w:val="TableNormal"/>
    <w:next w:val="TableGrid"/>
    <w:rsid w:val="00E9425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AB751E"/>
    <w:rPr>
      <w:i/>
      <w:color w:val="auto"/>
    </w:rPr>
  </w:style>
  <w:style w:type="paragraph" w:customStyle="1" w:styleId="NCFE-toc-heading">
    <w:name w:val="NCFE-toc-heading"/>
    <w:basedOn w:val="Normal"/>
    <w:qFormat/>
    <w:rsid w:val="00691BE0"/>
    <w:pPr>
      <w:spacing w:before="1080" w:after="0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6">
    <w:name w:val="Table Grid6"/>
    <w:basedOn w:val="TableNormal"/>
    <w:next w:val="TableGrid"/>
    <w:rsid w:val="002F253D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F253D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unhideWhenUsed/>
    <w:rsid w:val="00CD63A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D63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7-TSQ%20-%20health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23a673d0-6c97-4602-af76-52d498a4d789">
      <UserInfo>
        <DisplayName/>
        <AccountId xsi:nil="true"/>
        <AccountType/>
      </UserInfo>
    </SharedWithUsers>
    <MediaLengthInSeconds xmlns="8a220d04-cd4c-4a42-a0ef-10d364ba1cb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632DB6-3A9B-4C6A-86D7-0DC59AAC51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</ds:schemaRefs>
</ds:datastoreItem>
</file>

<file path=customXml/itemProps2.xml><?xml version="1.0" encoding="utf-8"?>
<ds:datastoreItem xmlns:ds="http://schemas.openxmlformats.org/officeDocument/2006/customXml" ds:itemID="{A565790F-FD59-4108-99E6-E0BFB8B83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571AC-8E43-42B9-B30F-6D3CAD0EFF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B6207B-6CAF-403B-B2A2-83C8F8B857FD}"/>
</file>

<file path=docProps/app.xml><?xml version="1.0" encoding="utf-8"?>
<Properties xmlns="http://schemas.openxmlformats.org/officeDocument/2006/extended-properties" xmlns:vt="http://schemas.openxmlformats.org/officeDocument/2006/docPropsVTypes">
  <Template>wrapper17-TSQ - health</Template>
  <TotalTime>114</TotalTime>
  <Pages>7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 and Science: Health</vt:lpstr>
    </vt:vector>
  </TitlesOfParts>
  <Manager/>
  <Company>NCFE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 and Science: Health</dc:title>
  <dc:subject>NCFE CACHE Level 2 Certificate in Working in the Health and Science Sector</dc:subject>
  <dc:creator>NCFE</dc:creator>
  <cp:keywords>Controlled assessment</cp:keywords>
  <dc:description/>
  <cp:lastModifiedBy>Lauren Campbell</cp:lastModifiedBy>
  <cp:revision>55</cp:revision>
  <cp:lastPrinted>2021-09-24T14:44:00Z</cp:lastPrinted>
  <dcterms:created xsi:type="dcterms:W3CDTF">2021-06-19T20:55:00Z</dcterms:created>
  <dcterms:modified xsi:type="dcterms:W3CDTF">2021-10-07T11:37:00Z</dcterms:modified>
  <cp:category>Proformas</cp:category>
  <cp:contentStatus>v0.1 | June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CFE Internal Doc Ref">
    <vt:lpwstr>TSQ-Health-12</vt:lpwstr>
  </property>
  <property fmtid="{D5CDD505-2E9C-101B-9397-08002B2CF9AE}" pid="3" name="NCFE Qual Title">
    <vt:lpwstr>Working in the health and science sector</vt:lpwstr>
  </property>
  <property fmtid="{D5CDD505-2E9C-101B-9397-08002B2CF9AE}" pid="4" name="NCFE Assignment Type Long">
    <vt:lpwstr>Controlled assessment</vt:lpwstr>
  </property>
  <property fmtid="{D5CDD505-2E9C-101B-9397-08002B2CF9AE}" pid="5" name="NCFE Assignment Type Short">
    <vt:lpwstr>Controlled assessment</vt:lpwstr>
  </property>
  <property fmtid="{D5CDD505-2E9C-101B-9397-08002B2CF9AE}" pid="6" name="NCFE Specialism Main Cover Heading">
    <vt:lpwstr>Health and science: health</vt:lpwstr>
  </property>
  <property fmtid="{D5CDD505-2E9C-101B-9397-08002B2CF9AE}" pid="7" name="NCFE Assignment Ordinal">
    <vt:lpwstr>Health area of study assessment</vt:lpwstr>
  </property>
  <property fmtid="{D5CDD505-2E9C-101B-9397-08002B2CF9AE}" pid="8" name="NCFE Document Type">
    <vt:lpwstr>Proformas</vt:lpwstr>
  </property>
  <property fmtid="{D5CDD505-2E9C-101B-9397-08002B2CF9AE}" pid="9" name="NCFE Special Case">
    <vt:lpwstr>Sample</vt:lpwstr>
  </property>
  <property fmtid="{D5CDD505-2E9C-101B-9397-08002B2CF9AE}" pid="10" name="NCFE Document Owner">
    <vt:lpwstr>Head of Assessment Design</vt:lpwstr>
  </property>
  <property fmtid="{D5CDD505-2E9C-101B-9397-08002B2CF9AE}" pid="11" name="NCFE Author">
    <vt:lpwstr>NCFE</vt:lpwstr>
  </property>
  <property fmtid="{D5CDD505-2E9C-101B-9397-08002B2CF9AE}" pid="12" name="NFCE Assessment Period">
    <vt:lpwstr>n/a</vt:lpwstr>
  </property>
  <property fmtid="{D5CDD505-2E9C-101B-9397-08002B2CF9AE}" pid="13" name="NCFE Version Number">
    <vt:lpwstr>1.1</vt:lpwstr>
  </property>
  <property fmtid="{D5CDD505-2E9C-101B-9397-08002B2CF9AE}" pid="14" name="NCFE Version Date">
    <vt:lpwstr>September 2021</vt:lpwstr>
  </property>
  <property fmtid="{D5CDD505-2E9C-101B-9397-08002B2CF9AE}" pid="15" name="NCFE Qualification Number">
    <vt:lpwstr>603/7484/6</vt:lpwstr>
  </property>
  <property fmtid="{D5CDD505-2E9C-101B-9397-08002B2CF9AE}" pid="16" name="ContentTypeId">
    <vt:lpwstr>0x01010089206D9CA9E20B449A2A1539CFDCD822</vt:lpwstr>
  </property>
  <property fmtid="{D5CDD505-2E9C-101B-9397-08002B2CF9AE}" pid="17" name="Order">
    <vt:r8>5349800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wner">
    <vt:lpwstr>4046;#Kevin Hodgson</vt:lpwstr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